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69E" w:rsidRPr="00C054DE" w:rsidRDefault="0029569E" w:rsidP="00350021">
      <w:pPr>
        <w:pStyle w:val="Heading3"/>
        <w:jc w:val="center"/>
        <w:rPr>
          <w:sz w:val="28"/>
          <w:szCs w:val="28"/>
        </w:rPr>
      </w:pPr>
      <w:r w:rsidRPr="00C054DE">
        <w:rPr>
          <w:sz w:val="28"/>
          <w:szCs w:val="28"/>
        </w:rPr>
        <w:t>IV. Медициналык чыгымдоо жана инвентардык м</w:t>
      </w:r>
      <w:r w:rsidRPr="00C054DE">
        <w:rPr>
          <w:sz w:val="28"/>
          <w:szCs w:val="28"/>
          <w:lang w:val="ky-KG"/>
        </w:rPr>
        <w:t>үлктөрү менен</w:t>
      </w:r>
      <w:r w:rsidRPr="00C054DE">
        <w:rPr>
          <w:sz w:val="28"/>
          <w:szCs w:val="28"/>
        </w:rPr>
        <w:t xml:space="preserve"> </w:t>
      </w:r>
      <w:r w:rsidRPr="00C054DE">
        <w:rPr>
          <w:sz w:val="28"/>
          <w:szCs w:val="28"/>
          <w:lang w:val="ky-KG"/>
        </w:rPr>
        <w:t>жабдуу ченемдери</w:t>
      </w:r>
      <w:r w:rsidRPr="00C054DE">
        <w:rPr>
          <w:b w:val="0"/>
          <w:sz w:val="28"/>
          <w:szCs w:val="28"/>
        </w:rPr>
        <w:t xml:space="preserve"> </w:t>
      </w:r>
      <w:r w:rsidRPr="00C054DE">
        <w:rPr>
          <w:sz w:val="28"/>
          <w:szCs w:val="28"/>
        </w:rPr>
        <w:t xml:space="preserve">N 621, 623, 625, 627, 629, 631, 633, 635 </w:t>
      </w:r>
    </w:p>
    <w:tbl>
      <w:tblPr>
        <w:tblW w:w="10212" w:type="dxa"/>
        <w:tblCellSpacing w:w="15" w:type="dxa"/>
        <w:tblInd w:w="-373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350"/>
        <w:gridCol w:w="1862"/>
      </w:tblGrid>
      <w:tr w:rsidR="0029569E" w:rsidRPr="00C054DE" w:rsidTr="006A2489">
        <w:trPr>
          <w:tblCellSpacing w:w="15" w:type="dxa"/>
        </w:trPr>
        <w:tc>
          <w:tcPr>
            <w:tcW w:w="8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Ченемдин аталышы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9569E" w:rsidRPr="00C054DE" w:rsidRDefault="0029569E" w:rsidP="007F6C56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Ченемдин номери</w:t>
            </w:r>
          </w:p>
        </w:tc>
      </w:tr>
      <w:tr w:rsidR="0029569E" w:rsidRPr="00C054DE" w:rsidTr="006A2489">
        <w:trPr>
          <w:tblCellSpacing w:w="15" w:type="dxa"/>
        </w:trPr>
        <w:tc>
          <w:tcPr>
            <w:tcW w:w="8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9569E" w:rsidRPr="00C054DE" w:rsidRDefault="0029569E" w:rsidP="00450307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Ф</w:t>
            </w:r>
            <w:r w:rsidRPr="00C054DE">
              <w:rPr>
                <w:sz w:val="28"/>
                <w:szCs w:val="28"/>
                <w:lang w:val="ky-KG"/>
              </w:rPr>
              <w:t xml:space="preserve">ельдшери бар аскердик бөлүктү медициналык чыгымдоо жана инвентардык мүлк менен жабдуу ченеми 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0406</w:t>
            </w:r>
          </w:p>
        </w:tc>
      </w:tr>
      <w:tr w:rsidR="0029569E" w:rsidRPr="00C054DE" w:rsidTr="006A2489">
        <w:trPr>
          <w:tblCellSpacing w:w="15" w:type="dxa"/>
        </w:trPr>
        <w:tc>
          <w:tcPr>
            <w:tcW w:w="8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9569E" w:rsidRPr="00C054DE" w:rsidRDefault="0029569E" w:rsidP="00450307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Врачы</w:t>
            </w:r>
            <w:r w:rsidRPr="00C054DE">
              <w:rPr>
                <w:sz w:val="28"/>
                <w:szCs w:val="28"/>
                <w:lang w:val="ky-KG"/>
              </w:rPr>
              <w:t xml:space="preserve"> бар аскердик бөлүктү медициналык чыгымдоо жана инвентардык мүлк менен жабдуу ченеми 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0407</w:t>
            </w:r>
          </w:p>
        </w:tc>
      </w:tr>
      <w:tr w:rsidR="0029569E" w:rsidRPr="00C054DE" w:rsidTr="006A2489">
        <w:trPr>
          <w:tblCellSpacing w:w="15" w:type="dxa"/>
        </w:trPr>
        <w:tc>
          <w:tcPr>
            <w:tcW w:w="8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9569E" w:rsidRPr="00C054DE" w:rsidRDefault="0029569E" w:rsidP="00450307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  <w:lang w:val="ky-KG"/>
              </w:rPr>
              <w:t xml:space="preserve">Аскердик бөлүктүн лазаретин медициналык чыгымдоо жана инвентардык мүлк менен жабдуу ченеми 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0408</w:t>
            </w:r>
          </w:p>
        </w:tc>
      </w:tr>
      <w:tr w:rsidR="0029569E" w:rsidRPr="00C054DE" w:rsidTr="006A2489">
        <w:trPr>
          <w:tblCellSpacing w:w="15" w:type="dxa"/>
        </w:trPr>
        <w:tc>
          <w:tcPr>
            <w:tcW w:w="8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9569E" w:rsidRPr="00C054DE" w:rsidRDefault="0029569E" w:rsidP="00450307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Аскердик госпиталдын хирургия бөлүмчөсүн</w:t>
            </w:r>
            <w:r w:rsidRPr="00C054DE">
              <w:rPr>
                <w:sz w:val="28"/>
                <w:szCs w:val="28"/>
                <w:lang w:val="ky-KG"/>
              </w:rPr>
              <w:t xml:space="preserve"> медициналык чыгымдоо жана инвентардык мүлк менен жабдуу ченеми 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0409</w:t>
            </w:r>
          </w:p>
        </w:tc>
      </w:tr>
      <w:tr w:rsidR="0029569E" w:rsidRPr="00C054DE" w:rsidTr="006A2489">
        <w:trPr>
          <w:tblCellSpacing w:w="15" w:type="dxa"/>
        </w:trPr>
        <w:tc>
          <w:tcPr>
            <w:tcW w:w="8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9569E" w:rsidRPr="00C054DE" w:rsidRDefault="0029569E" w:rsidP="00450307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Аскердик госпиталдын терапия бөлүмчөсүн</w:t>
            </w:r>
            <w:r w:rsidRPr="00C054DE">
              <w:rPr>
                <w:sz w:val="28"/>
                <w:szCs w:val="28"/>
                <w:lang w:val="ky-KG"/>
              </w:rPr>
              <w:t xml:space="preserve"> медициналык чыгымдоо жана инвентардык мүлк менен жабдуу ченеми 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0410</w:t>
            </w:r>
          </w:p>
        </w:tc>
      </w:tr>
      <w:tr w:rsidR="0029569E" w:rsidRPr="00C054DE" w:rsidTr="006A2489">
        <w:trPr>
          <w:tblCellSpacing w:w="15" w:type="dxa"/>
        </w:trPr>
        <w:tc>
          <w:tcPr>
            <w:tcW w:w="8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9569E" w:rsidRPr="00C054DE" w:rsidRDefault="0029569E" w:rsidP="00450307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Аскердик госпиталдын анестезия жана реанимация бөлүмчөсүн</w:t>
            </w:r>
            <w:r w:rsidRPr="00C054DE">
              <w:rPr>
                <w:sz w:val="28"/>
                <w:szCs w:val="28"/>
                <w:lang w:val="ky-KG"/>
              </w:rPr>
              <w:t xml:space="preserve"> медициналык чыгымдоо жана инвентардык мүлк менен жабдуу ченеми 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0411</w:t>
            </w:r>
          </w:p>
        </w:tc>
      </w:tr>
      <w:tr w:rsidR="0029569E" w:rsidRPr="00C054DE" w:rsidTr="006A2489">
        <w:trPr>
          <w:tblCellSpacing w:w="15" w:type="dxa"/>
        </w:trPr>
        <w:tc>
          <w:tcPr>
            <w:tcW w:w="8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9569E" w:rsidRPr="00C054DE" w:rsidRDefault="0029569E" w:rsidP="00450307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Аскердик госпиталдын кабыл алуу бөлүмчөсүн</w:t>
            </w:r>
            <w:r w:rsidRPr="00C054DE">
              <w:rPr>
                <w:sz w:val="28"/>
                <w:szCs w:val="28"/>
                <w:lang w:val="ky-KG"/>
              </w:rPr>
              <w:t xml:space="preserve"> медициналык чыгымдоо жана инвентардык мүлк менен жабдуу ченеми 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0412</w:t>
            </w:r>
          </w:p>
        </w:tc>
      </w:tr>
      <w:tr w:rsidR="0029569E" w:rsidRPr="00C054DE" w:rsidTr="006A2489">
        <w:trPr>
          <w:tblCellSpacing w:w="15" w:type="dxa"/>
        </w:trPr>
        <w:tc>
          <w:tcPr>
            <w:tcW w:w="8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29569E" w:rsidRPr="00C054DE" w:rsidRDefault="0029569E" w:rsidP="00450307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Аскердик </w:t>
            </w:r>
            <w:r w:rsidRPr="00C054DE">
              <w:rPr>
                <w:sz w:val="28"/>
                <w:szCs w:val="28"/>
                <w:lang w:val="ky-KG"/>
              </w:rPr>
              <w:t xml:space="preserve">бейтапкананы медициналык чыгымдоо жана инвентардык мүлк менен жабдуу ченеми 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0413</w:t>
            </w:r>
          </w:p>
        </w:tc>
      </w:tr>
    </w:tbl>
    <w:p w:rsidR="0029569E" w:rsidRPr="00C054DE" w:rsidRDefault="0029569E" w:rsidP="00350021">
      <w:pPr>
        <w:rPr>
          <w:sz w:val="28"/>
          <w:szCs w:val="28"/>
        </w:rPr>
      </w:pPr>
    </w:p>
    <w:tbl>
      <w:tblPr>
        <w:tblW w:w="9852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896"/>
        <w:gridCol w:w="966"/>
        <w:gridCol w:w="622"/>
        <w:gridCol w:w="731"/>
        <w:gridCol w:w="731"/>
        <w:gridCol w:w="691"/>
        <w:gridCol w:w="668"/>
        <w:gridCol w:w="607"/>
        <w:gridCol w:w="558"/>
        <w:gridCol w:w="8"/>
        <w:gridCol w:w="829"/>
        <w:gridCol w:w="11"/>
      </w:tblGrid>
      <w:tr w:rsidR="0029569E" w:rsidRPr="00C054DE" w:rsidTr="00C054DE">
        <w:trPr>
          <w:gridAfter w:val="1"/>
          <w:wAfter w:w="11" w:type="dxa"/>
          <w:trHeight w:val="1105"/>
        </w:trPr>
        <w:tc>
          <w:tcPr>
            <w:tcW w:w="2534" w:type="dxa"/>
          </w:tcPr>
          <w:p w:rsidR="0029569E" w:rsidRPr="00C054DE" w:rsidRDefault="0029569E" w:rsidP="00412AF6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Мүлктүн </w:t>
            </w:r>
          </w:p>
          <w:p w:rsidR="0029569E" w:rsidRPr="00C054DE" w:rsidRDefault="0029569E" w:rsidP="00412AF6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аталышы</w:t>
            </w:r>
          </w:p>
        </w:tc>
        <w:tc>
          <w:tcPr>
            <w:tcW w:w="896" w:type="dxa"/>
          </w:tcPr>
          <w:p w:rsidR="0029569E" w:rsidRPr="00C054DE" w:rsidRDefault="0029569E" w:rsidP="0089685F">
            <w:pPr>
              <w:pStyle w:val="formattext"/>
              <w:tabs>
                <w:tab w:val="left" w:pos="-312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Өлчөө бд.</w:t>
            </w:r>
          </w:p>
        </w:tc>
        <w:tc>
          <w:tcPr>
            <w:tcW w:w="966" w:type="dxa"/>
          </w:tcPr>
          <w:p w:rsidR="0029569E" w:rsidRPr="00C054DE" w:rsidRDefault="0029569E" w:rsidP="00C054DE">
            <w:pPr>
              <w:pStyle w:val="formattext"/>
              <w:ind w:left="-19" w:right="-100" w:hanging="180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Код</w:t>
            </w:r>
          </w:p>
        </w:tc>
        <w:tc>
          <w:tcPr>
            <w:tcW w:w="5445" w:type="dxa"/>
            <w:gridSpan w:val="9"/>
          </w:tcPr>
          <w:p w:rsidR="0029569E" w:rsidRPr="00C054DE" w:rsidRDefault="0029569E" w:rsidP="00412AF6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Ченемдин номери</w:t>
            </w:r>
          </w:p>
        </w:tc>
      </w:tr>
      <w:tr w:rsidR="0029569E" w:rsidRPr="00C054DE" w:rsidTr="00C054DE">
        <w:tc>
          <w:tcPr>
            <w:tcW w:w="2534" w:type="dxa"/>
          </w:tcPr>
          <w:p w:rsidR="0029569E" w:rsidRPr="00C054DE" w:rsidRDefault="0029569E" w:rsidP="00412AF6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</w:t>
            </w:r>
          </w:p>
        </w:tc>
        <w:tc>
          <w:tcPr>
            <w:tcW w:w="896" w:type="dxa"/>
          </w:tcPr>
          <w:p w:rsidR="0029569E" w:rsidRPr="00C054DE" w:rsidRDefault="0029569E" w:rsidP="00412AF6">
            <w:pPr>
              <w:pStyle w:val="formattext"/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В</w:t>
            </w:r>
          </w:p>
        </w:tc>
        <w:tc>
          <w:tcPr>
            <w:tcW w:w="966" w:type="dxa"/>
          </w:tcPr>
          <w:p w:rsidR="0029569E" w:rsidRPr="00C054DE" w:rsidRDefault="0029569E" w:rsidP="00412AF6">
            <w:pPr>
              <w:pStyle w:val="formattext"/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Г</w:t>
            </w:r>
          </w:p>
        </w:tc>
        <w:tc>
          <w:tcPr>
            <w:tcW w:w="622" w:type="dxa"/>
          </w:tcPr>
          <w:p w:rsidR="0029569E" w:rsidRPr="00C054DE" w:rsidRDefault="0029569E" w:rsidP="00C054DE">
            <w:pPr>
              <w:pStyle w:val="formattext"/>
              <w:tabs>
                <w:tab w:val="left" w:pos="-5399"/>
                <w:tab w:val="left" w:pos="-426"/>
              </w:tabs>
              <w:ind w:right="-94" w:hanging="95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0406</w:t>
            </w:r>
          </w:p>
        </w:tc>
        <w:tc>
          <w:tcPr>
            <w:tcW w:w="731" w:type="dxa"/>
          </w:tcPr>
          <w:p w:rsidR="0029569E" w:rsidRPr="00C054DE" w:rsidRDefault="0029569E" w:rsidP="00412AF6">
            <w:pPr>
              <w:pStyle w:val="formattext"/>
              <w:tabs>
                <w:tab w:val="left" w:pos="-5794"/>
              </w:tabs>
              <w:ind w:hanging="123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0407</w:t>
            </w:r>
          </w:p>
        </w:tc>
        <w:tc>
          <w:tcPr>
            <w:tcW w:w="731" w:type="dxa"/>
          </w:tcPr>
          <w:p w:rsidR="0029569E" w:rsidRPr="00C054DE" w:rsidRDefault="0029569E" w:rsidP="00412AF6">
            <w:pPr>
              <w:pStyle w:val="formattext"/>
              <w:ind w:hanging="80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0408</w:t>
            </w:r>
          </w:p>
        </w:tc>
        <w:tc>
          <w:tcPr>
            <w:tcW w:w="691" w:type="dxa"/>
          </w:tcPr>
          <w:p w:rsidR="0029569E" w:rsidRPr="00C054DE" w:rsidRDefault="0029569E" w:rsidP="00412AF6">
            <w:pPr>
              <w:pStyle w:val="formattext"/>
              <w:tabs>
                <w:tab w:val="left" w:pos="-7844"/>
              </w:tabs>
              <w:ind w:left="-104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0409</w:t>
            </w:r>
          </w:p>
        </w:tc>
        <w:tc>
          <w:tcPr>
            <w:tcW w:w="668" w:type="dxa"/>
          </w:tcPr>
          <w:p w:rsidR="0029569E" w:rsidRPr="00C054DE" w:rsidRDefault="0029569E" w:rsidP="00C054DE">
            <w:pPr>
              <w:pStyle w:val="formattext"/>
              <w:tabs>
                <w:tab w:val="left" w:pos="-8560"/>
              </w:tabs>
              <w:ind w:left="-100" w:right="-101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0410</w:t>
            </w:r>
          </w:p>
        </w:tc>
        <w:tc>
          <w:tcPr>
            <w:tcW w:w="607" w:type="dxa"/>
          </w:tcPr>
          <w:p w:rsidR="0029569E" w:rsidRPr="00C054DE" w:rsidRDefault="0029569E" w:rsidP="00C054DE">
            <w:pPr>
              <w:pStyle w:val="formattext"/>
              <w:tabs>
                <w:tab w:val="left" w:pos="-9073"/>
              </w:tabs>
              <w:ind w:left="-103" w:right="-124" w:hanging="27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0411</w:t>
            </w:r>
          </w:p>
        </w:tc>
        <w:tc>
          <w:tcPr>
            <w:tcW w:w="558" w:type="dxa"/>
          </w:tcPr>
          <w:p w:rsidR="0029569E" w:rsidRPr="00C054DE" w:rsidRDefault="0029569E" w:rsidP="00412AF6">
            <w:pPr>
              <w:pStyle w:val="formattext"/>
              <w:tabs>
                <w:tab w:val="left" w:pos="-9345"/>
              </w:tabs>
              <w:ind w:left="-165" w:right="-150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0412</w:t>
            </w:r>
          </w:p>
        </w:tc>
        <w:tc>
          <w:tcPr>
            <w:tcW w:w="848" w:type="dxa"/>
            <w:gridSpan w:val="3"/>
          </w:tcPr>
          <w:p w:rsidR="0029569E" w:rsidRPr="00C054DE" w:rsidRDefault="0029569E" w:rsidP="00412AF6">
            <w:pPr>
              <w:pStyle w:val="formattext"/>
              <w:tabs>
                <w:tab w:val="left" w:pos="-9928"/>
                <w:tab w:val="left" w:pos="-8848"/>
              </w:tabs>
              <w:ind w:right="-146" w:hanging="99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0413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412AF6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b/>
                <w:bCs/>
                <w:sz w:val="28"/>
                <w:szCs w:val="28"/>
              </w:rPr>
              <w:t>Медициналык чыгымдоо мүлктөрү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F156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vAlign w:val="center"/>
          </w:tcPr>
          <w:p w:rsidR="0029569E" w:rsidRPr="00C054DE" w:rsidRDefault="0029569E" w:rsidP="00F156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2" w:type="dxa"/>
            <w:vAlign w:val="center"/>
          </w:tcPr>
          <w:p w:rsidR="0029569E" w:rsidRPr="00C054DE" w:rsidRDefault="0029569E" w:rsidP="00F156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  <w:vAlign w:val="center"/>
          </w:tcPr>
          <w:p w:rsidR="0029569E" w:rsidRPr="00C054DE" w:rsidRDefault="0029569E" w:rsidP="00F156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  <w:vAlign w:val="center"/>
          </w:tcPr>
          <w:p w:rsidR="0029569E" w:rsidRPr="00C054DE" w:rsidRDefault="0029569E" w:rsidP="00F156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  <w:vAlign w:val="center"/>
          </w:tcPr>
          <w:p w:rsidR="0029569E" w:rsidRPr="00C054DE" w:rsidRDefault="0029569E" w:rsidP="00F156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  <w:vAlign w:val="center"/>
          </w:tcPr>
          <w:p w:rsidR="0029569E" w:rsidRPr="00C054DE" w:rsidRDefault="0029569E" w:rsidP="00F156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dxa"/>
            <w:vAlign w:val="center"/>
          </w:tcPr>
          <w:p w:rsidR="0029569E" w:rsidRPr="00C054DE" w:rsidRDefault="0029569E" w:rsidP="00F156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F15675">
            <w:pPr>
              <w:jc w:val="center"/>
              <w:rPr>
                <w:sz w:val="28"/>
                <w:szCs w:val="28"/>
              </w:rPr>
            </w:pPr>
          </w:p>
          <w:p w:rsidR="0029569E" w:rsidRPr="00C054DE" w:rsidRDefault="0029569E" w:rsidP="00F156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29569E" w:rsidRPr="00C054DE" w:rsidRDefault="0029569E" w:rsidP="00F15675">
            <w:pPr>
              <w:jc w:val="center"/>
              <w:rPr>
                <w:sz w:val="28"/>
                <w:szCs w:val="28"/>
              </w:rPr>
            </w:pP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Айнек кан сордуруучу банкалар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F15675">
            <w:pPr>
              <w:pStyle w:val="formattext"/>
              <w:tabs>
                <w:tab w:val="center" w:pos="340"/>
              </w:tabs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</w:tcPr>
          <w:p w:rsidR="0029569E" w:rsidRPr="00C054DE" w:rsidRDefault="0029569E" w:rsidP="00412AF6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Коопсуз төөнөгүч</w:t>
            </w:r>
          </w:p>
        </w:tc>
        <w:tc>
          <w:tcPr>
            <w:tcW w:w="896" w:type="dxa"/>
          </w:tcPr>
          <w:p w:rsidR="0029569E" w:rsidRPr="00C054DE" w:rsidRDefault="0029569E" w:rsidP="00412AF6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</w:tcPr>
          <w:p w:rsidR="0029569E" w:rsidRPr="00C054DE" w:rsidRDefault="0029569E" w:rsidP="00412AF6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100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524FF0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Көз</w:t>
            </w:r>
            <w:r w:rsidRPr="00C054DE">
              <w:rPr>
                <w:sz w:val="28"/>
                <w:szCs w:val="28"/>
                <w:lang w:val="ky-KG"/>
              </w:rPr>
              <w:t>гө</w:t>
            </w:r>
            <w:r w:rsidRPr="00C054DE">
              <w:rPr>
                <w:sz w:val="28"/>
                <w:szCs w:val="28"/>
              </w:rPr>
              <w:t xml:space="preserve"> </w:t>
            </w:r>
            <w:r w:rsidRPr="00C054DE">
              <w:rPr>
                <w:sz w:val="28"/>
                <w:szCs w:val="28"/>
                <w:lang w:val="ky-KG"/>
              </w:rPr>
              <w:t>а</w:t>
            </w:r>
            <w:r w:rsidRPr="00C054DE">
              <w:rPr>
                <w:sz w:val="28"/>
                <w:szCs w:val="28"/>
              </w:rPr>
              <w:t>йнек ванночка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622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Аба киргизүүчү ийне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Плазманы сордуруучу ийне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Перидуралык анестезия үчүн ийне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Пневмоторакс үчүн ийне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Кан алуу үчүн атайын ийне N 2040</w:t>
            </w:r>
          </w:p>
        </w:tc>
        <w:tc>
          <w:tcPr>
            <w:tcW w:w="896" w:type="dxa"/>
          </w:tcPr>
          <w:p w:rsidR="0029569E" w:rsidRPr="00C054DE" w:rsidRDefault="0029569E" w:rsidP="00412AF6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2640</w:t>
            </w:r>
          </w:p>
        </w:tc>
        <w:tc>
          <w:tcPr>
            <w:tcW w:w="896" w:type="dxa"/>
          </w:tcPr>
          <w:p w:rsidR="0029569E" w:rsidRPr="00C054DE" w:rsidRDefault="0029569E" w:rsidP="00412AF6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Жүлүндү пункциялоочу ийне N 1060</w:t>
            </w:r>
          </w:p>
        </w:tc>
        <w:tc>
          <w:tcPr>
            <w:tcW w:w="896" w:type="dxa"/>
          </w:tcPr>
          <w:p w:rsidR="0029569E" w:rsidRPr="00C054DE" w:rsidRDefault="0029569E" w:rsidP="00412AF6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1090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12120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Атравматикалык тегерек, ийилген, кош ийне АККИ-10 шпн 4/0-450, АККИ-10 шпн 4/0-750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АККИ-10 шпн 3/0-450, АККИ-10 шпн 3/0-750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АККИ-10 шпн 2/0-450, АККИ-10 шпн 2/0-750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АККИ-15 шпн 3/0-450, АККИ-15 шпн 3/0-750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АККИ-15 шпн 2/0-450, АККИ-15 шпн 2/0-750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АККИ-20 шпн 3/0-450, АККИ-20 шпн 3/0-750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АККИ-20 шпн 2/0-450, АККИ-20 шпн 2/0-750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АККИ-20 шпн 0-450, АККИ-20 шпн 0-750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АККИ-20 шпн 1-450, АККИ-20 шпн 1-750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АККИ-20 шпн 3-450, АККИ-20 шпн 3-750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АККИ-40 шпн 1-450, АККИ-40 шпн 1-750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АККИ-40 шпн 3-450, АККИ-40 шпн 3-750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Атравматикалык үч кырдуу, ийилген кош ийне АТТИ-20 шпн 3/0-450, АТТИ-20 шпн 3/0-750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АТТИ-20 шпн 2/0-450, АТТИ-20 шпн 2/0-750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АТТИ-20 шпн 0-450, АТТИ-20 шпн 0-750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Атравматикалык тегерек, түз, кош ийне  АККП-45 шпн 0-450, АККП-45 шпн 0-750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АККП-45 шпн 1-450, АККП-45 шпн 1-750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Хирургиялык тегерек, ийилген гинекологиялык ийне КГР-0,5-1 4А1-1,4x75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КГР-0,5-2 4А1-1,2x60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КГР-0,5-3 4А1-1,0x45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КГР-0,5-4 4А1-0,9x36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КГР-0,5-5 4А1-0,8x32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КГР-0,5-6 4А1-0,7x25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Хирургиялык 4/8 ийилген үч кырдуу учу менен ийне 4В1-0,6x30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эле,4В1-0,5x22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4В1-0,5x18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4В1-0,5x16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4В1-0,5x12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4В1-2,0x90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4В1-1,8x70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4В1-1,8x60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Хирургиялык 4/8 ийилген үч кырдуу учу менен ийне 4В1-1,5x50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4В1-1,2x35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4В1-1,1x30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4В1-0,9x36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4В1-1,0x25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4В1-0,9x22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Хирургиялык 3/8 ийилген тегерек учу менен ийне 3А1-0,8x65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3А1-0,7x45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3А1-0,6x36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3А1-0,6x20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Хирургиялык  4/8 ийилген тегерек учу менен ийне 4А1-0,8x65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4А1-0,7x55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4А1-0,7x50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4А1-0,7x45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4А1-0,6x36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4А1-0,6x30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4А1-0,6x20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Хирургиялык  5/8 ийилген тегерек учу менен ийне 5А1-1,4x60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5А1-1,3x50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5А1-1,2x36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5А1-1,1x30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5А1-0,9x22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Хирургиялык  түз тегерек учу менен ийне 0А1-0,8x75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0А1-0,8x65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0А1-0,7x35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0А1-0,7x45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0А1-0,6x36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0А1-0,6x30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0А1-0,6x22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Хирургиялык 3/8 ийилген үч кырдуу учу менен ийне 3В1-1,5x85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3В1-1,3x70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3В1-1,2x60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3В1-1,2x55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3В1-1,1x50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3В1-1,1x36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3В1-0,7x28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3В1-0,6x20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Хирургиялык 4/8 ийилген үч кырдуу учу менен ийне 4В1-1,4x75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4В1-1,3x65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4В1-1,3x40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4В1-1,2x55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4В1-1,1x50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Хирургиялык 4/8 ийилген үч кырдуу учу менен ийне 4В1-1,0x45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4В1-0,7x28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4В1-0,6x20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Хирургиялык 4/8 ийилген тегерек учу менен ийне 4А2-0,4x25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 Ошол эле, 4А2-0,4x22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 Ошол эле, 4А2-0,4x18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4А2-0,4x16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4А2-0,4x12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Хирургиялык түз тегерек учу менен ийне 0А2-0,4x30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0А2-0,4x25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0А2-0,4x18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Венага куюу үчүн ийне 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Аттикти жуу үчүн канюля дм. </w:t>
            </w:r>
            <w:smartTag w:uri="urn:schemas-microsoft-com:office:smarttags" w:element="metricconverter">
              <w:smartTagPr>
                <w:attr w:name="ProductID" w:val="1,2 мм"/>
              </w:smartTagPr>
              <w:r w:rsidRPr="00C054DE">
                <w:rPr>
                  <w:sz w:val="28"/>
                  <w:szCs w:val="28"/>
                </w:rPr>
                <w:t>1,2 мм</w:t>
              </w:r>
            </w:smartTag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10574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Ошол эле дм. </w:t>
            </w:r>
            <w:smartTag w:uri="urn:schemas-microsoft-com:office:smarttags" w:element="metricconverter">
              <w:smartTagPr>
                <w:attr w:name="ProductID" w:val="1,5 мм"/>
              </w:smartTagPr>
              <w:r w:rsidRPr="00C054DE">
                <w:rPr>
                  <w:sz w:val="28"/>
                  <w:szCs w:val="28"/>
                </w:rPr>
                <w:t>1,5 мм</w:t>
              </w:r>
            </w:smartTag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10574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Венаны катетеризацииялоочу</w:t>
            </w:r>
            <w:r w:rsidRPr="00C054DE">
              <w:rPr>
                <w:sz w:val="28"/>
                <w:szCs w:val="28"/>
                <w:lang w:val="ky-KG"/>
              </w:rPr>
              <w:t xml:space="preserve"> </w:t>
            </w:r>
            <w:r w:rsidRPr="00C054DE">
              <w:rPr>
                <w:sz w:val="28"/>
                <w:szCs w:val="28"/>
              </w:rPr>
              <w:t xml:space="preserve">канюля  (флекснюля) дм.1,2; 1,4; </w:t>
            </w:r>
            <w:smartTag w:uri="urn:schemas-microsoft-com:office:smarttags" w:element="metricconverter">
              <w:smartTagPr>
                <w:attr w:name="ProductID" w:val="1,6 мм"/>
              </w:smartTagPr>
              <w:r w:rsidRPr="00C054DE">
                <w:rPr>
                  <w:sz w:val="28"/>
                  <w:szCs w:val="28"/>
                </w:rPr>
                <w:t>1,6 мм</w:t>
              </w:r>
            </w:smartTag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10574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Бир жолу колдонулуучу пластмасса вена катетери N 3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4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Перидуралык анестезия үчүн стерилдүү катетер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Эки каналдуу Фолея түрүндөгү дренаж -катетер </w:t>
            </w:r>
            <w:r>
              <w:rPr>
                <w:sz w:val="28"/>
                <w:szCs w:val="28"/>
              </w:rPr>
              <w:t xml:space="preserve">  </w:t>
            </w:r>
            <w:r w:rsidRPr="00C054DE">
              <w:rPr>
                <w:sz w:val="28"/>
                <w:szCs w:val="28"/>
              </w:rPr>
              <w:t>N 15, 17, 19, 21, 23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Петцера түрүндөгү катетер N 18-36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набор.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Бир жолу колдонулуучу полимер мочеточник катетери 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набор.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Подключицага стерилдүү полимер катетери дм. </w:t>
            </w:r>
            <w:smartTag w:uri="urn:schemas-microsoft-com:office:smarttags" w:element="metricconverter">
              <w:smartTagPr>
                <w:attr w:name="ProductID" w:val="0,6 мм"/>
              </w:smartTagPr>
              <w:r w:rsidRPr="00C054DE">
                <w:rPr>
                  <w:sz w:val="28"/>
                  <w:szCs w:val="28"/>
                </w:rPr>
                <w:t>0,6 мм</w:t>
              </w:r>
            </w:smartTag>
            <w:r w:rsidRPr="00C054DE">
              <w:rPr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Ошол эле, дм.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C054DE">
                <w:rPr>
                  <w:sz w:val="28"/>
                  <w:szCs w:val="28"/>
                </w:rPr>
                <w:t>1 мм</w:t>
              </w:r>
            </w:smartTag>
            <w:r w:rsidRPr="00C054DE">
              <w:rPr>
                <w:sz w:val="28"/>
                <w:szCs w:val="28"/>
              </w:rPr>
              <w:t xml:space="preserve"> стерилдүү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Ошол эле, дм. </w:t>
            </w:r>
            <w:smartTag w:uri="urn:schemas-microsoft-com:office:smarttags" w:element="metricconverter">
              <w:smartTagPr>
                <w:attr w:name="ProductID" w:val="1,4 мм"/>
              </w:smartTagPr>
              <w:r w:rsidRPr="00C054DE">
                <w:rPr>
                  <w:sz w:val="28"/>
                  <w:szCs w:val="28"/>
                </w:rPr>
                <w:t>1,4 мм</w:t>
              </w:r>
            </w:smartTag>
            <w:r w:rsidRPr="00C054DE">
              <w:rPr>
                <w:sz w:val="28"/>
                <w:szCs w:val="28"/>
              </w:rPr>
              <w:t xml:space="preserve"> стерилдүү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Бир жолу колдонулуучу стерилдүү ректалдык катетер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Резиналуу цилиндр уретра катетери N 10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12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16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18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20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Шарьер боюнча эндотрахеалык полимер катетери N 4, 6, 9, 12, 16, 18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Алдыга салынуучу резина клеенка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м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60709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8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Үч жолдуу пластмасса краны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Коопсуз бритва үчүн лезвие 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12234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50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50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100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40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50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Сантиметрлик лента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524FF0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Көз</w:t>
            </w:r>
            <w:r w:rsidRPr="00C054DE">
              <w:rPr>
                <w:sz w:val="28"/>
                <w:szCs w:val="28"/>
                <w:lang w:val="ky-KG"/>
              </w:rPr>
              <w:t>гө</w:t>
            </w:r>
            <w:r w:rsidRPr="00C054DE">
              <w:rPr>
                <w:sz w:val="28"/>
                <w:szCs w:val="28"/>
              </w:rPr>
              <w:t xml:space="preserve"> </w:t>
            </w:r>
            <w:r w:rsidRPr="00C054DE">
              <w:rPr>
                <w:sz w:val="28"/>
                <w:szCs w:val="28"/>
                <w:lang w:val="ky-KG"/>
              </w:rPr>
              <w:t>а</w:t>
            </w:r>
            <w:r w:rsidRPr="00C054DE">
              <w:rPr>
                <w:sz w:val="28"/>
                <w:szCs w:val="28"/>
              </w:rPr>
              <w:t>йнек лопаточка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Бир жолу колдонулуучу стандарттык хирургия маскасы 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35177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50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100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200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800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600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500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300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900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EF1C79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</w:rPr>
              <w:t xml:space="preserve">Аялдардын айнек </w:t>
            </w:r>
            <w:r w:rsidRPr="00C054DE">
              <w:rPr>
                <w:sz w:val="28"/>
                <w:szCs w:val="28"/>
                <w:lang w:val="ky-KG"/>
              </w:rPr>
              <w:t>заара кабыл алгычы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37362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EF1C79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</w:rPr>
              <w:t xml:space="preserve">Эркектердин айнек </w:t>
            </w:r>
            <w:r w:rsidRPr="00C054DE">
              <w:rPr>
                <w:sz w:val="28"/>
                <w:szCs w:val="28"/>
                <w:lang w:val="ky-KG"/>
              </w:rPr>
              <w:t>заара кабыл алгычы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37362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440DEB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</w:rPr>
              <w:t xml:space="preserve">Бир жолу колдонулуучу периферия веналарын катетеризациялоочу </w:t>
            </w:r>
            <w:r w:rsidRPr="00C054DE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16615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440DEB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Бир жолу колдонулуучу борбордук веналарды катетеризациялоочу </w:t>
            </w:r>
            <w:r w:rsidRPr="00C054DE">
              <w:rPr>
                <w:sz w:val="28"/>
                <w:szCs w:val="28"/>
                <w:lang w:val="ky-KG"/>
              </w:rPr>
              <w:t>топтом</w:t>
            </w:r>
            <w:r w:rsidRPr="00C054DE">
              <w:rPr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16615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440DEB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</w:rPr>
              <w:t xml:space="preserve">Эпидуралалык анестезия үчүн </w:t>
            </w:r>
            <w:r w:rsidRPr="00C054DE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47191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Айнек клистир наконечниги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11583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Айнек түз жатын наконечниги 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11583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Жуу үчүн айнек наконечник 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11583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Урологиялык айнек наконечник 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11583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Резина напальчниги 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11719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440DEB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Венага узак жана майда ку</w:t>
            </w:r>
            <w:r w:rsidRPr="00C054DE">
              <w:rPr>
                <w:sz w:val="28"/>
                <w:szCs w:val="28"/>
                <w:lang w:val="ky-KG"/>
              </w:rPr>
              <w:t>ю</w:t>
            </w:r>
            <w:r w:rsidRPr="00C054DE">
              <w:rPr>
                <w:sz w:val="28"/>
                <w:szCs w:val="28"/>
              </w:rPr>
              <w:t xml:space="preserve">у үчүн насадка 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440DEB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Анатомиялык резина </w:t>
            </w:r>
            <w:r w:rsidRPr="00C054DE">
              <w:rPr>
                <w:sz w:val="28"/>
                <w:szCs w:val="28"/>
                <w:lang w:val="ky-KG"/>
              </w:rPr>
              <w:t>мээлей</w:t>
            </w:r>
            <w:r w:rsidRPr="00C054DE">
              <w:rPr>
                <w:sz w:val="28"/>
                <w:szCs w:val="28"/>
              </w:rPr>
              <w:t xml:space="preserve"> N 7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пар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11884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8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пар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11884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9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пар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11884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440DEB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Хирургиялык резина </w:t>
            </w:r>
            <w:r w:rsidRPr="00C054DE">
              <w:rPr>
                <w:sz w:val="28"/>
                <w:szCs w:val="28"/>
                <w:lang w:val="ky-KG"/>
              </w:rPr>
              <w:t>мээлей</w:t>
            </w:r>
            <w:r w:rsidRPr="00C054DE">
              <w:rPr>
                <w:sz w:val="28"/>
                <w:szCs w:val="28"/>
              </w:rPr>
              <w:t xml:space="preserve"> N 3, 4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пар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11884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5, 6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пар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11884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7, 8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пар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11884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9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пар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11884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  <w:lang w:val="ky-KG"/>
              </w:rPr>
              <w:t>Кутудагы</w:t>
            </w:r>
            <w:r w:rsidRPr="00C054DE">
              <w:rPr>
                <w:sz w:val="28"/>
                <w:szCs w:val="28"/>
              </w:rPr>
              <w:t xml:space="preserve"> көз пипеткасы 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12506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Компресс үчүн пластикат 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м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Катетер менен өткөргүч узундугу 800 мм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уз. 1000 мм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Ээк шинасы үчүн баш повязкасы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Тамак полип петелдери үчүн зым уз. 2 м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14457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Мурун полип петелдери үчүн зым уз. 2 м 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14457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Кулак полип петелдери үчүн зым уз. 2 м 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14457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E3404A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Тигүүчү аппараттар үчүн скобалар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ind w:right="-138" w:hanging="93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1000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440DEB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Дары ичүү үчүн </w:t>
            </w:r>
            <w:r w:rsidRPr="00C054DE">
              <w:rPr>
                <w:sz w:val="28"/>
                <w:szCs w:val="28"/>
                <w:lang w:val="ky-KG"/>
              </w:rPr>
              <w:t xml:space="preserve">кичине </w:t>
            </w:r>
            <w:r w:rsidRPr="00C054DE">
              <w:rPr>
                <w:sz w:val="28"/>
                <w:szCs w:val="28"/>
              </w:rPr>
              <w:t>стакан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Дарылоо суспензориялары 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Эндотрахеалык полимер трубкалары N 7, 8, 9, 10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17935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Шпорасы менен интубациялоо үчүн трубка (Карленс түрүндөгү) переходниги менен чоң кишилер үчүн N 35, 42, 45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17935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(Уайт түрүндөгү) N 39, 42, 45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17935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Медициналык резина дренаж трубкасы дм. 10 x 2,0 мм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кг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17935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0,5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диаметром 12 x 2,5 мм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кг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17935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0,5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Медициналык силикон резина дренаж трубкасы  дм. 4,5 x 1,0 мм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кг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17935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0,3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дм. 6,0 x 1,5 мм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кг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17935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0,2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0,4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Медициналык силикон резина дренаж трубкасы дм. 10 x 2,0 мм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кг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17935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0,2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0,5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дм. 12 x 2,5 мм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кг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17935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0,5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0,3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Медициналык бириктирме резина  трубкасы дм. 8-10 мм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кг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17935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0,2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0,5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0,5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0,5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0,3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Ректалдык газды чыгаруучу резина трубкасы N 12, 15, 16, 18, 33, 39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17935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Ректалдык терең клизма үчүн трубка N 19, 20, 21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17935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25, 26, 27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17935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Трахеостомикалык резина трубкалары N 4, 5, 6, 7, 8, 9, 10, 11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35404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AE0A66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</w:rPr>
              <w:t>Бир жолу колдонулуучу стерилдүү жаратты дренациялоочу түзүл</w:t>
            </w:r>
            <w:r w:rsidRPr="00C054DE">
              <w:rPr>
                <w:sz w:val="28"/>
                <w:szCs w:val="28"/>
                <w:lang w:val="ky-KG"/>
              </w:rPr>
              <w:t>үш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Бир жолу колдонулуучу бир флаконго кан алуучу стерилдүү түзүлмө ВК-10-02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70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AE0A66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</w:rPr>
              <w:t>Бир жолу колдонулуучу плевра ны дренация кылуучу стерилдүү түзүл</w:t>
            </w:r>
            <w:r w:rsidRPr="00C054DE">
              <w:rPr>
                <w:sz w:val="28"/>
                <w:szCs w:val="28"/>
                <w:lang w:val="ky-KG"/>
              </w:rPr>
              <w:t>үштөр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AE0A66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Канды, инфузия эритмелерди ку</w:t>
            </w:r>
            <w:r w:rsidRPr="00C054DE">
              <w:rPr>
                <w:sz w:val="28"/>
                <w:szCs w:val="28"/>
                <w:lang w:val="ky-KG"/>
              </w:rPr>
              <w:t>юу</w:t>
            </w:r>
            <w:r w:rsidRPr="00C054DE">
              <w:rPr>
                <w:sz w:val="28"/>
                <w:szCs w:val="28"/>
              </w:rPr>
              <w:t>га колдонулуучу стерилдүү түзүл</w:t>
            </w:r>
            <w:r w:rsidRPr="00C054DE">
              <w:rPr>
                <w:sz w:val="28"/>
                <w:szCs w:val="28"/>
                <w:lang w:val="ky-KG"/>
              </w:rPr>
              <w:t>үш</w:t>
            </w:r>
            <w:r w:rsidRPr="00C054DE">
              <w:rPr>
                <w:sz w:val="28"/>
                <w:szCs w:val="28"/>
              </w:rPr>
              <w:t xml:space="preserve"> ПК-21-01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50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350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AE0A66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Бир жолу колдонулуучу канды жана анын компоненттерин ку</w:t>
            </w:r>
            <w:r w:rsidRPr="00C054DE">
              <w:rPr>
                <w:sz w:val="28"/>
                <w:szCs w:val="28"/>
                <w:lang w:val="ky-KG"/>
              </w:rPr>
              <w:t>юу</w:t>
            </w:r>
            <w:r w:rsidRPr="00C054DE">
              <w:rPr>
                <w:sz w:val="28"/>
                <w:szCs w:val="28"/>
              </w:rPr>
              <w:t xml:space="preserve">чу стерилдүү түзүлмө ПК-22-02 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40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Ээк шинасы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16210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ind w:left="-59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Бут үчүн зым шинасы 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16210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кол үчүн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16210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rPr>
          <w:gridAfter w:val="1"/>
          <w:wAfter w:w="11" w:type="dxa"/>
          <w:trHeight w:hRule="exact" w:val="793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Фанера шинасы узун. 1 м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16210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Жыгач шпателдер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14066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40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40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40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40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Бир жолу </w:t>
            </w:r>
            <w:r w:rsidRPr="00C054DE">
              <w:rPr>
                <w:sz w:val="28"/>
                <w:szCs w:val="28"/>
                <w:lang w:val="ky-KG"/>
              </w:rPr>
              <w:t>к</w:t>
            </w:r>
            <w:r w:rsidRPr="00C054DE">
              <w:rPr>
                <w:sz w:val="28"/>
                <w:szCs w:val="28"/>
              </w:rPr>
              <w:t>олдонулуучу полистирол медициналык шприц  2 мл (ийнеси менен)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35387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200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400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500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2500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2500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600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200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300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Ошол эле, 5 мл 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35387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150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500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600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3000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3000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500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150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300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Ошол эле, 10 мл 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35387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50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70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100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400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400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300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150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60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Ошол эле, 20 мл 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35387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25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40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250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250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50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</w:t>
            </w:r>
          </w:p>
        </w:tc>
      </w:tr>
      <w:tr w:rsidR="0029569E" w:rsidRPr="00C054DE" w:rsidTr="00C054DE">
        <w:trPr>
          <w:gridAfter w:val="1"/>
          <w:wAfter w:w="11" w:type="dxa"/>
        </w:trPr>
        <w:tc>
          <w:tcPr>
            <w:tcW w:w="2534" w:type="dxa"/>
          </w:tcPr>
          <w:p w:rsidR="0029569E" w:rsidRPr="00C054DE" w:rsidRDefault="0029569E" w:rsidP="0089685F">
            <w:pPr>
              <w:pStyle w:val="formattext"/>
              <w:ind w:left="-1106" w:firstLine="1106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Медициналык щетка для рук</w:t>
            </w:r>
          </w:p>
        </w:tc>
        <w:tc>
          <w:tcPr>
            <w:tcW w:w="896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966" w:type="dxa"/>
            <w:vAlign w:val="center"/>
          </w:tcPr>
          <w:p w:rsidR="0029569E" w:rsidRPr="00C054DE" w:rsidRDefault="0029569E" w:rsidP="0089685F">
            <w:pPr>
              <w:pStyle w:val="formattext"/>
              <w:ind w:left="-86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22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73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91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</w:t>
            </w:r>
          </w:p>
        </w:tc>
        <w:tc>
          <w:tcPr>
            <w:tcW w:w="668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07" w:type="dxa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829" w:type="dxa"/>
            <w:vAlign w:val="center"/>
          </w:tcPr>
          <w:p w:rsidR="0029569E" w:rsidRPr="00C054DE" w:rsidRDefault="0029569E" w:rsidP="0089685F">
            <w:pPr>
              <w:jc w:val="center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="52" w:tblpY="16"/>
        <w:tblW w:w="9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80"/>
        <w:gridCol w:w="630"/>
        <w:gridCol w:w="1182"/>
        <w:gridCol w:w="517"/>
        <w:gridCol w:w="783"/>
        <w:gridCol w:w="16"/>
        <w:gridCol w:w="670"/>
        <w:gridCol w:w="703"/>
        <w:gridCol w:w="658"/>
        <w:gridCol w:w="602"/>
        <w:gridCol w:w="560"/>
        <w:gridCol w:w="833"/>
      </w:tblGrid>
      <w:tr w:rsidR="0029569E" w:rsidRPr="00C054DE" w:rsidTr="00B4376C">
        <w:tc>
          <w:tcPr>
            <w:tcW w:w="258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b/>
                <w:bCs/>
                <w:sz w:val="28"/>
                <w:szCs w:val="28"/>
              </w:rPr>
              <w:t>Медициналык эсеп, отчет китептери жана бланкалары</w:t>
            </w:r>
          </w:p>
        </w:tc>
        <w:tc>
          <w:tcPr>
            <w:tcW w:w="630" w:type="dxa"/>
          </w:tcPr>
          <w:p w:rsidR="0029569E" w:rsidRPr="00C054DE" w:rsidRDefault="0029569E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:rsidR="0029569E" w:rsidRPr="00C054DE" w:rsidRDefault="0029569E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7" w:type="dxa"/>
          </w:tcPr>
          <w:p w:rsidR="0029569E" w:rsidRPr="00C054DE" w:rsidRDefault="0029569E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="0029569E" w:rsidRPr="00C054DE" w:rsidRDefault="0029569E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</w:tcPr>
          <w:p w:rsidR="0029569E" w:rsidRPr="00C054DE" w:rsidRDefault="0029569E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</w:tcPr>
          <w:p w:rsidR="0029569E" w:rsidRPr="00C054DE" w:rsidRDefault="0029569E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</w:tcPr>
          <w:p w:rsidR="0029569E" w:rsidRPr="00C054DE" w:rsidRDefault="0029569E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2" w:type="dxa"/>
          </w:tcPr>
          <w:p w:rsidR="0029569E" w:rsidRPr="00C054DE" w:rsidRDefault="0029569E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0" w:type="dxa"/>
          </w:tcPr>
          <w:p w:rsidR="0029569E" w:rsidRPr="00C054DE" w:rsidRDefault="0029569E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</w:tcPr>
          <w:p w:rsidR="0029569E" w:rsidRPr="00C054DE" w:rsidRDefault="0029569E" w:rsidP="0089685F">
            <w:pPr>
              <w:jc w:val="center"/>
              <w:rPr>
                <w:sz w:val="28"/>
                <w:szCs w:val="28"/>
              </w:rPr>
            </w:pP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AE0A66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Чакыруу боюнча </w:t>
            </w:r>
            <w:r w:rsidRPr="00C054DE">
              <w:rPr>
                <w:sz w:val="28"/>
                <w:szCs w:val="28"/>
                <w:lang w:val="ky-KG"/>
              </w:rPr>
              <w:t>а</w:t>
            </w:r>
            <w:r w:rsidRPr="00C054DE">
              <w:rPr>
                <w:sz w:val="28"/>
                <w:szCs w:val="28"/>
              </w:rPr>
              <w:t>скердик кызматты өтөп жаткан аскер кызматкеринин медициналык китепчеси, ф.1</w:t>
            </w:r>
          </w:p>
        </w:tc>
        <w:tc>
          <w:tcPr>
            <w:tcW w:w="63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2" w:type="dxa"/>
          </w:tcPr>
          <w:p w:rsidR="0029569E" w:rsidRPr="00C054DE" w:rsidRDefault="0029569E" w:rsidP="0089685F">
            <w:pPr>
              <w:pStyle w:val="formattext"/>
              <w:ind w:left="-44" w:hanging="42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110% л/с</w:t>
            </w:r>
          </w:p>
        </w:tc>
        <w:tc>
          <w:tcPr>
            <w:tcW w:w="783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110% л/с</w:t>
            </w:r>
          </w:p>
        </w:tc>
        <w:tc>
          <w:tcPr>
            <w:tcW w:w="686" w:type="dxa"/>
            <w:gridSpan w:val="2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03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89685F">
            <w:pPr>
              <w:jc w:val="center"/>
              <w:rPr>
                <w:sz w:val="28"/>
                <w:szCs w:val="28"/>
              </w:rPr>
            </w:pP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Аскердик кызматты контракт боюнча өтөп жаткан аскер кызматкеринин медициналык китепчеси, ф.2</w:t>
            </w:r>
          </w:p>
        </w:tc>
        <w:tc>
          <w:tcPr>
            <w:tcW w:w="63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2" w:type="dxa"/>
          </w:tcPr>
          <w:p w:rsidR="0029569E" w:rsidRPr="00C054DE" w:rsidRDefault="0029569E" w:rsidP="0089685F">
            <w:pPr>
              <w:pStyle w:val="formattext"/>
              <w:ind w:left="-72" w:right="18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110% л/с</w:t>
            </w:r>
          </w:p>
        </w:tc>
        <w:tc>
          <w:tcPr>
            <w:tcW w:w="799" w:type="dxa"/>
            <w:gridSpan w:val="2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110% л/с</w:t>
            </w:r>
          </w:p>
        </w:tc>
        <w:tc>
          <w:tcPr>
            <w:tcW w:w="67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03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Учуу курамынын аскер кызматкеринин медициналык китепчеси, ф.3</w:t>
            </w:r>
          </w:p>
        </w:tc>
        <w:tc>
          <w:tcPr>
            <w:tcW w:w="63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2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99" w:type="dxa"/>
            <w:gridSpan w:val="2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110% л/с</w:t>
            </w:r>
          </w:p>
        </w:tc>
        <w:tc>
          <w:tcPr>
            <w:tcW w:w="67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03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Амбулаториядагы оорулуунун эсеп китеби, ф.5</w:t>
            </w:r>
          </w:p>
        </w:tc>
        <w:tc>
          <w:tcPr>
            <w:tcW w:w="63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2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99" w:type="dxa"/>
            <w:gridSpan w:val="2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03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Травманын эсеп картасы, ф.7</w:t>
            </w:r>
          </w:p>
        </w:tc>
        <w:tc>
          <w:tcPr>
            <w:tcW w:w="63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дн </w:t>
            </w:r>
          </w:p>
        </w:tc>
        <w:tc>
          <w:tcPr>
            <w:tcW w:w="1182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99" w:type="dxa"/>
            <w:gridSpan w:val="2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03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50</w:t>
            </w:r>
          </w:p>
        </w:tc>
        <w:tc>
          <w:tcPr>
            <w:tcW w:w="833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50</w:t>
            </w: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Амбулатория картасы, ф.9</w:t>
            </w:r>
          </w:p>
        </w:tc>
        <w:tc>
          <w:tcPr>
            <w:tcW w:w="63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</w:t>
            </w:r>
          </w:p>
        </w:tc>
        <w:tc>
          <w:tcPr>
            <w:tcW w:w="1182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99" w:type="dxa"/>
            <w:gridSpan w:val="2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03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200</w:t>
            </w:r>
          </w:p>
        </w:tc>
        <w:tc>
          <w:tcPr>
            <w:tcW w:w="833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300</w:t>
            </w: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Стационардагы оорулуунун эсеп картасы, ф.10</w:t>
            </w:r>
          </w:p>
        </w:tc>
        <w:tc>
          <w:tcPr>
            <w:tcW w:w="63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дн </w:t>
            </w:r>
          </w:p>
        </w:tc>
        <w:tc>
          <w:tcPr>
            <w:tcW w:w="1182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99" w:type="dxa"/>
            <w:gridSpan w:val="2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150</w:t>
            </w:r>
          </w:p>
        </w:tc>
        <w:tc>
          <w:tcPr>
            <w:tcW w:w="703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1500</w:t>
            </w:r>
          </w:p>
        </w:tc>
        <w:tc>
          <w:tcPr>
            <w:tcW w:w="833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89685F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Стационардык дарыланууга келген оорулуунун  алфавиттик китеби, ф.11</w:t>
            </w:r>
          </w:p>
        </w:tc>
        <w:tc>
          <w:tcPr>
            <w:tcW w:w="63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</w:t>
            </w:r>
          </w:p>
        </w:tc>
        <w:tc>
          <w:tcPr>
            <w:tcW w:w="1182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99" w:type="dxa"/>
            <w:gridSpan w:val="2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03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833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225D87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Медициналык бөлүктөрдүн, мекемелердин стационарындагы оорулулардын оору </w:t>
            </w:r>
            <w:r w:rsidRPr="00C054DE">
              <w:rPr>
                <w:sz w:val="28"/>
                <w:szCs w:val="28"/>
                <w:lang w:val="ky-KG"/>
              </w:rPr>
              <w:t>тарыхы</w:t>
            </w:r>
            <w:r w:rsidRPr="00C054DE">
              <w:rPr>
                <w:sz w:val="28"/>
                <w:szCs w:val="28"/>
              </w:rPr>
              <w:t>, ф.12</w:t>
            </w:r>
          </w:p>
        </w:tc>
        <w:tc>
          <w:tcPr>
            <w:tcW w:w="63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</w:t>
            </w:r>
          </w:p>
        </w:tc>
        <w:tc>
          <w:tcPr>
            <w:tcW w:w="1182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99" w:type="dxa"/>
            <w:gridSpan w:val="2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150</w:t>
            </w:r>
          </w:p>
        </w:tc>
        <w:tc>
          <w:tcPr>
            <w:tcW w:w="703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1500</w:t>
            </w:r>
          </w:p>
        </w:tc>
        <w:tc>
          <w:tcPr>
            <w:tcW w:w="833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225D87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Оору </w:t>
            </w:r>
            <w:r w:rsidRPr="00C054DE">
              <w:rPr>
                <w:sz w:val="28"/>
                <w:szCs w:val="28"/>
                <w:lang w:val="ky-KG"/>
              </w:rPr>
              <w:t xml:space="preserve">тарыхына </w:t>
            </w:r>
            <w:r w:rsidRPr="00C054DE">
              <w:rPr>
                <w:sz w:val="28"/>
                <w:szCs w:val="28"/>
              </w:rPr>
              <w:t>кирүүчү барак</w:t>
            </w:r>
          </w:p>
        </w:tc>
        <w:tc>
          <w:tcPr>
            <w:tcW w:w="63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2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99" w:type="dxa"/>
            <w:gridSpan w:val="2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300</w:t>
            </w:r>
          </w:p>
        </w:tc>
        <w:tc>
          <w:tcPr>
            <w:tcW w:w="703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4500</w:t>
            </w:r>
          </w:p>
        </w:tc>
        <w:tc>
          <w:tcPr>
            <w:tcW w:w="833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225D87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Оору </w:t>
            </w:r>
            <w:r w:rsidRPr="00C054DE">
              <w:rPr>
                <w:sz w:val="28"/>
                <w:szCs w:val="28"/>
                <w:lang w:val="ky-KG"/>
              </w:rPr>
              <w:t xml:space="preserve">тарыхына </w:t>
            </w:r>
            <w:r w:rsidRPr="00C054DE">
              <w:rPr>
                <w:sz w:val="28"/>
                <w:szCs w:val="28"/>
              </w:rPr>
              <w:t>температура барагы</w:t>
            </w:r>
          </w:p>
        </w:tc>
        <w:tc>
          <w:tcPr>
            <w:tcW w:w="63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2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99" w:type="dxa"/>
            <w:gridSpan w:val="2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300</w:t>
            </w:r>
          </w:p>
        </w:tc>
        <w:tc>
          <w:tcPr>
            <w:tcW w:w="703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1500</w:t>
            </w:r>
          </w:p>
        </w:tc>
        <w:tc>
          <w:tcPr>
            <w:tcW w:w="833" w:type="dxa"/>
          </w:tcPr>
          <w:p w:rsidR="0029569E" w:rsidRPr="00C054DE" w:rsidRDefault="0029569E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225D87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Оору </w:t>
            </w:r>
            <w:r w:rsidRPr="00C054DE">
              <w:rPr>
                <w:sz w:val="28"/>
                <w:szCs w:val="28"/>
                <w:lang w:val="ky-KG"/>
              </w:rPr>
              <w:t>тарыхына дайындоо</w:t>
            </w:r>
            <w:r w:rsidRPr="00C054DE">
              <w:rPr>
                <w:sz w:val="28"/>
                <w:szCs w:val="28"/>
              </w:rPr>
              <w:t xml:space="preserve"> барагы</w:t>
            </w:r>
          </w:p>
        </w:tc>
        <w:tc>
          <w:tcPr>
            <w:tcW w:w="630" w:type="dxa"/>
          </w:tcPr>
          <w:p w:rsidR="0029569E" w:rsidRPr="00C054DE" w:rsidRDefault="0029569E" w:rsidP="00C26FC0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2" w:type="dxa"/>
          </w:tcPr>
          <w:p w:rsidR="0029569E" w:rsidRPr="00C054DE" w:rsidRDefault="0029569E" w:rsidP="00C26FC0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C26FC0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99" w:type="dxa"/>
            <w:gridSpan w:val="2"/>
          </w:tcPr>
          <w:p w:rsidR="0029569E" w:rsidRPr="00C054DE" w:rsidRDefault="0029569E" w:rsidP="00C26FC0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29569E" w:rsidRPr="00C054DE" w:rsidRDefault="0029569E" w:rsidP="00C26FC0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300</w:t>
            </w:r>
          </w:p>
        </w:tc>
        <w:tc>
          <w:tcPr>
            <w:tcW w:w="703" w:type="dxa"/>
          </w:tcPr>
          <w:p w:rsidR="0029569E" w:rsidRPr="00C054DE" w:rsidRDefault="0029569E" w:rsidP="00C26FC0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C26FC0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C26FC0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</w:tcPr>
          <w:p w:rsidR="0029569E" w:rsidRPr="00C054DE" w:rsidRDefault="0029569E" w:rsidP="00C26FC0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1500</w:t>
            </w:r>
          </w:p>
        </w:tc>
        <w:tc>
          <w:tcPr>
            <w:tcW w:w="833" w:type="dxa"/>
          </w:tcPr>
          <w:p w:rsidR="0029569E" w:rsidRPr="00C054DE" w:rsidRDefault="0029569E" w:rsidP="00C26FC0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Стационардык дарыланудагы оорулуулардын эсеп китеби, ф.13</w:t>
            </w:r>
          </w:p>
        </w:tc>
        <w:tc>
          <w:tcPr>
            <w:tcW w:w="63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9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0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Кезметтеги дарыгердин китеби, ф.14</w:t>
            </w:r>
          </w:p>
        </w:tc>
        <w:tc>
          <w:tcPr>
            <w:tcW w:w="63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9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70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Аскер дарыгердик комиссиясынын чогулуш протоколдорунун китеби, ф.15</w:t>
            </w:r>
          </w:p>
        </w:tc>
        <w:tc>
          <w:tcPr>
            <w:tcW w:w="63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9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0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Хирургиялык операциялардын эсеп китеби, ф.16</w:t>
            </w:r>
          </w:p>
        </w:tc>
        <w:tc>
          <w:tcPr>
            <w:tcW w:w="63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9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0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Гемотрансфузиялык жана кан эритмелерин ку</w:t>
            </w:r>
            <w:r w:rsidRPr="00C054DE">
              <w:rPr>
                <w:sz w:val="28"/>
                <w:szCs w:val="28"/>
                <w:lang w:val="ky-KG"/>
              </w:rPr>
              <w:t>ю</w:t>
            </w:r>
            <w:r w:rsidRPr="00C054DE">
              <w:rPr>
                <w:sz w:val="28"/>
                <w:szCs w:val="28"/>
              </w:rPr>
              <w:t>у эсеп китеби, ф.20</w:t>
            </w:r>
          </w:p>
        </w:tc>
        <w:tc>
          <w:tcPr>
            <w:tcW w:w="63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</w:t>
            </w:r>
          </w:p>
        </w:tc>
        <w:tc>
          <w:tcPr>
            <w:tcW w:w="118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9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0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Инфекция оорусун Карта эпидемиологиялык изилдөө картасы, ф.23</w:t>
            </w:r>
          </w:p>
        </w:tc>
        <w:tc>
          <w:tcPr>
            <w:tcW w:w="63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</w:t>
            </w:r>
          </w:p>
        </w:tc>
        <w:tc>
          <w:tcPr>
            <w:tcW w:w="118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79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</w:t>
            </w:r>
          </w:p>
        </w:tc>
        <w:tc>
          <w:tcPr>
            <w:tcW w:w="67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</w:t>
            </w:r>
          </w:p>
        </w:tc>
        <w:tc>
          <w:tcPr>
            <w:tcW w:w="70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50</w:t>
            </w: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Оору жөнүндөгү </w:t>
            </w:r>
            <w:r w:rsidRPr="00C054DE">
              <w:rPr>
                <w:sz w:val="28"/>
                <w:szCs w:val="28"/>
                <w:lang w:val="ky-KG"/>
              </w:rPr>
              <w:t>күбөлүк</w:t>
            </w:r>
            <w:r w:rsidRPr="00C054DE">
              <w:rPr>
                <w:sz w:val="28"/>
                <w:szCs w:val="28"/>
              </w:rPr>
              <w:t>, ф.36</w:t>
            </w:r>
          </w:p>
        </w:tc>
        <w:tc>
          <w:tcPr>
            <w:tcW w:w="63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</w:t>
            </w:r>
          </w:p>
        </w:tc>
        <w:tc>
          <w:tcPr>
            <w:tcW w:w="118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9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0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60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</w:t>
            </w: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Медицина кызматы боюнча билдирүү, ф.1/мед</w:t>
            </w:r>
          </w:p>
        </w:tc>
        <w:tc>
          <w:tcPr>
            <w:tcW w:w="63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</w:t>
            </w:r>
          </w:p>
        </w:tc>
        <w:tc>
          <w:tcPr>
            <w:tcW w:w="118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9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0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Аскердик  </w:t>
            </w:r>
            <w:r w:rsidRPr="00C054DE">
              <w:rPr>
                <w:sz w:val="28"/>
                <w:szCs w:val="28"/>
                <w:lang w:val="ky-KG"/>
              </w:rPr>
              <w:t xml:space="preserve">бейтапкананын </w:t>
            </w:r>
            <w:r w:rsidRPr="00C054DE">
              <w:rPr>
                <w:sz w:val="28"/>
                <w:szCs w:val="28"/>
              </w:rPr>
              <w:t>отчету, ф.2/мед</w:t>
            </w:r>
          </w:p>
        </w:tc>
        <w:tc>
          <w:tcPr>
            <w:tcW w:w="63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</w:t>
            </w:r>
          </w:p>
        </w:tc>
        <w:tc>
          <w:tcPr>
            <w:tcW w:w="118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9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0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Өздүк курамдын ден соолугу жана медициналык кызматтын абалы жөнүндөгү медициналык отчет, ф.3/мед</w:t>
            </w:r>
          </w:p>
        </w:tc>
        <w:tc>
          <w:tcPr>
            <w:tcW w:w="63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</w:t>
            </w:r>
          </w:p>
        </w:tc>
        <w:tc>
          <w:tcPr>
            <w:tcW w:w="118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79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0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B4376C">
        <w:tc>
          <w:tcPr>
            <w:tcW w:w="2580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Дарылоо мекемесинин медициналык отчету, ф.4/мед</w:t>
            </w:r>
          </w:p>
        </w:tc>
        <w:tc>
          <w:tcPr>
            <w:tcW w:w="63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</w:t>
            </w:r>
          </w:p>
        </w:tc>
        <w:tc>
          <w:tcPr>
            <w:tcW w:w="118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9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0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</w:tbl>
    <w:p w:rsidR="0029569E" w:rsidRDefault="0029569E"/>
    <w:tbl>
      <w:tblPr>
        <w:tblpPr w:leftFromText="180" w:rightFromText="180" w:vertAnchor="text" w:horzAnchor="margin" w:tblpX="52" w:tblpY="16"/>
        <w:tblW w:w="9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4"/>
        <w:gridCol w:w="6"/>
        <w:gridCol w:w="623"/>
        <w:gridCol w:w="7"/>
        <w:gridCol w:w="1182"/>
        <w:gridCol w:w="517"/>
        <w:gridCol w:w="115"/>
        <w:gridCol w:w="668"/>
        <w:gridCol w:w="16"/>
        <w:gridCol w:w="660"/>
        <w:gridCol w:w="10"/>
        <w:gridCol w:w="686"/>
        <w:gridCol w:w="17"/>
        <w:gridCol w:w="641"/>
        <w:gridCol w:w="17"/>
        <w:gridCol w:w="585"/>
        <w:gridCol w:w="17"/>
        <w:gridCol w:w="550"/>
        <w:gridCol w:w="10"/>
        <w:gridCol w:w="823"/>
        <w:gridCol w:w="10"/>
      </w:tblGrid>
      <w:tr w:rsidR="0029569E" w:rsidRPr="00C054DE" w:rsidTr="00B4376C">
        <w:tc>
          <w:tcPr>
            <w:tcW w:w="2580" w:type="dxa"/>
            <w:gridSpan w:val="2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Аскер дарыгердик комиссиясынын медициналык күбөлөндүрүү жөнүндөгү отчету, ф.5/мед</w:t>
            </w:r>
          </w:p>
        </w:tc>
        <w:tc>
          <w:tcPr>
            <w:tcW w:w="630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</w:t>
            </w:r>
          </w:p>
        </w:tc>
        <w:tc>
          <w:tcPr>
            <w:tcW w:w="118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51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99" w:type="dxa"/>
            <w:gridSpan w:val="3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70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0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b/>
                <w:bCs/>
                <w:sz w:val="28"/>
                <w:szCs w:val="28"/>
              </w:rPr>
              <w:t>Дарыгердик предметтер, аппараттар жана хирургия инструментери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Адаптометр АДМ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10024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Аденотом N 5, туурасы 22 мм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шт.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10025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Универсалдуу ичеги ашказан органдарын анастомоздоо аппараты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Вена басымын өлчөөчү аппарат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Ашказандын  культисин тигүүчү аппарат УКЖ-8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Кан тамырларды  циркулярдуу тигүүчү аппарат АСЦ-4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Электрохирургиялык бийик жыштыктагы аппарат ЭХВЧ-200-1 "Полиотом-1"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  <w:lang w:val="ky-KG"/>
              </w:rPr>
              <w:t>Кулактарды үйлөө үчүн резина б</w:t>
            </w:r>
            <w:r w:rsidRPr="00C054DE">
              <w:rPr>
                <w:sz w:val="28"/>
                <w:szCs w:val="28"/>
              </w:rPr>
              <w:t>аллон (гарнитур</w:t>
            </w:r>
            <w:r w:rsidRPr="00C054DE">
              <w:rPr>
                <w:sz w:val="28"/>
                <w:szCs w:val="28"/>
                <w:lang w:val="ky-KG"/>
              </w:rPr>
              <w:t>а менен</w:t>
            </w:r>
            <w:r w:rsidRPr="00C054DE">
              <w:rPr>
                <w:sz w:val="28"/>
                <w:szCs w:val="28"/>
              </w:rPr>
              <w:t>) N 6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  <w:lang w:val="ky-KG"/>
              </w:rPr>
              <w:t>Коопсуз бритва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33990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</w:rPr>
              <w:t>Б-ВО-2</w:t>
            </w:r>
            <w:r w:rsidRPr="00C054DE">
              <w:rPr>
                <w:sz w:val="28"/>
                <w:szCs w:val="28"/>
                <w:lang w:val="ky-KG"/>
              </w:rPr>
              <w:t xml:space="preserve"> тибиндеги</w:t>
            </w:r>
            <w:r w:rsidRPr="00C054DE">
              <w:rPr>
                <w:sz w:val="28"/>
                <w:szCs w:val="28"/>
              </w:rPr>
              <w:t xml:space="preserve"> </w:t>
            </w:r>
            <w:r w:rsidRPr="00C054DE">
              <w:rPr>
                <w:sz w:val="28"/>
                <w:szCs w:val="28"/>
                <w:lang w:val="ky-KG"/>
              </w:rPr>
              <w:t>дем алуучу б</w:t>
            </w:r>
            <w:r w:rsidRPr="00C054DE">
              <w:rPr>
                <w:sz w:val="28"/>
                <w:szCs w:val="28"/>
              </w:rPr>
              <w:t>ронхоскоп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15074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  <w:lang w:val="ky-KG"/>
              </w:rPr>
              <w:t>Кеңилжээр үчүн кебез кармагыч</w:t>
            </w:r>
            <w:r w:rsidRPr="00C054DE">
              <w:rPr>
                <w:sz w:val="28"/>
                <w:szCs w:val="28"/>
              </w:rPr>
              <w:t xml:space="preserve"> </w:t>
            </w:r>
            <w:r w:rsidRPr="00C054DE">
              <w:rPr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Векоподъемник N 2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</w:rPr>
              <w:t>РП-150МГ</w:t>
            </w:r>
            <w:r w:rsidRPr="00C054DE">
              <w:rPr>
                <w:sz w:val="28"/>
                <w:szCs w:val="28"/>
                <w:lang w:val="ky-KG"/>
              </w:rPr>
              <w:t>тибиндеги медициналык таразалар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15175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Пневматикалык кулак воронкасы  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33395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Никелденген кулак воронкалары N 1, 2, 3, 4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набор.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33395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Чоң кишилер үчүн тамак выкусыватели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Тамак үчүн курч петлясы менен гальванокаутер 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мурун үчүн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Мурун үчүн курч петлясы менен сол гальванокаутер "Топорик»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оң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Волокон оптикасы менен биопсиялык гастродуоденоскоп 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35087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Резина грелкасы N 2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Кол приводу менен дерматом ДРП-60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11179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Импульс</w:t>
            </w:r>
            <w:r w:rsidRPr="00C054DE">
              <w:rPr>
                <w:sz w:val="28"/>
                <w:szCs w:val="28"/>
                <w:lang w:val="ky-KG"/>
              </w:rPr>
              <w:t>т</w:t>
            </w:r>
            <w:r w:rsidRPr="00C054DE">
              <w:rPr>
                <w:sz w:val="28"/>
                <w:szCs w:val="28"/>
              </w:rPr>
              <w:t>уу дефибриллятор ДИС-02 (ДИ-4)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Мурундун придаткаларын жарыктандыруучу диафаноскоп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12804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Чоң кишилер үчүн жалпак пружиналуу кол динамометри  ДРП-90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33785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Динамометр 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Диоптриметр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12326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Долото, жумушчу бөлүгүнүн туурасы 10 мм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16400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15 мм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16400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Жалпак долото  жумушчу бөлүгүнүн туурасы 10 мм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16400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30 мм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16400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Рифл колу менен долото, жумушчу бөлүгүнүн туурасы 4 мм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16400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6 мм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16400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8 мм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16400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Кан токтотуучу резина жгуту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35844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Бир жактуу дүлөйлүктү аныктоо үчүн колдонулуучу кулак тыгымы 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Кан тамырды убактылуу жабуучу кремальера менен, жалпак ийилген кыпчыгыч 120°, N 1 (кичине)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35596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  Кан тамырды убактылуу жабуучу кремальера менен, жалпак ийилген  кыпчыгыч 120°, N 2 (чоң)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35596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Ичегинин стенкасын карматуучу   кыпчыгыч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34953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Бөйрөк бут, кыпчыгычы радиус боюнча ийилген, N 1 (кичине)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Операция шейшебин териге карматуучу  кыпчыгыч, кремальерасы менен 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34961</w:t>
            </w:r>
          </w:p>
          <w:p w:rsidR="0029569E" w:rsidRPr="00C054DE" w:rsidRDefault="0029569E" w:rsidP="00B4376C">
            <w:pPr>
              <w:rPr>
                <w:sz w:val="28"/>
                <w:szCs w:val="28"/>
              </w:rPr>
            </w:pP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Операция шейшебин брюшинага карматуучу  кыпчыгыч, кремальерасы менен 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34961</w:t>
            </w:r>
          </w:p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Карын кыпчыгыч (жом)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  <w:trHeight w:hRule="exact" w:val="1274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Кан тамырды убактылуу жабуучу ченөөчү- кыпчыгыч, чоң жа на кичине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35596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Чоң кишилер үчүн ичеги кыпчыгыч, уз. 235 мм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34953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Чоң кишилер үчүн түз ичеги кыпчыгыч, уз. 240 мм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34953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Кан токтотуучу, тиши менен, ийилген кыпчыгыч N 1 (уз. 158 мм) 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42468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2 (уз. 196 мм)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42468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Кан токтотуучу, тиши менен, түз кыпчыгыч  N 1 (уз. 160 мм)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42468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</w:tr>
      <w:tr w:rsidR="0029569E" w:rsidRPr="00C054DE" w:rsidTr="00B4376C">
        <w:trPr>
          <w:gridAfter w:val="1"/>
          <w:wAfter w:w="10" w:type="dxa"/>
        </w:trPr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2 (уз. 198 мм)</w:t>
            </w:r>
          </w:p>
        </w:tc>
        <w:tc>
          <w:tcPr>
            <w:tcW w:w="62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42468</w:t>
            </w:r>
          </w:p>
        </w:tc>
        <w:tc>
          <w:tcPr>
            <w:tcW w:w="63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</w:tr>
    </w:tbl>
    <w:p w:rsidR="0029569E" w:rsidRDefault="0029569E"/>
    <w:tbl>
      <w:tblPr>
        <w:tblpPr w:leftFromText="180" w:rightFromText="180" w:vertAnchor="text" w:horzAnchor="margin" w:tblpX="52" w:tblpY="16"/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4"/>
        <w:gridCol w:w="629"/>
        <w:gridCol w:w="1189"/>
        <w:gridCol w:w="632"/>
        <w:gridCol w:w="668"/>
        <w:gridCol w:w="676"/>
        <w:gridCol w:w="696"/>
        <w:gridCol w:w="658"/>
        <w:gridCol w:w="602"/>
        <w:gridCol w:w="567"/>
        <w:gridCol w:w="833"/>
      </w:tblGrid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1 x 2 тиштүү түз кан токтотуучу кыпчыгыч  N 2 (уз. 162 мм)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42468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3 (уз. 200 мм)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42468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Кан токтотуучу кыпчыгыч «Москит», жалпак ийилген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42468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Чоң кишилер үчүн мурун күзгүсү, уз. 40 мм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12551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Чоң кишилер үчүн мурун күзгүсү, уз. 60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12551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Тамак мурун күзгү дм. 8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12551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Боор күзгү 100 мм, ортончу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12551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Ректалдык эки каптуу күзгү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12551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Дуоденалдык зонд N 12 - 15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13120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Аш казан зонду N 15, 18, 21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13120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27, 30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13120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Коникалык зонд, көз жаш каналдары үчүн  N 1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1312013120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2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13120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3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13120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Куликовскийдин топчулуу зонду, миндалиналар үчүн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13120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Топчулуу мурун зонду (Воячек)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13120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Мурун зонду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13120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Маңдай пазухаларды жуу үчүн көңдөй зонд N 1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13120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Тамак мурун үчүн навивкасы менен зонд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13120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Учтуу кулак зонду (Воячек)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13120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Топчулуу кулак зонду  (Воячек)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13120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Навивкасы менен  кулак зонду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13120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Хирургиялык зонд уз. 170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13120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Хирургиялык топчулуу эки жактуу зонд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13120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Хирургиялык топчулуу кулакчасы менен зонд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13120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Лигатура үчүн ийне-вилка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Гайморов пазухту тешүүчү ийне (Куликовскийдики)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Таңдай дужканы тигүүчү ийне N 1 (Куликовскийдики)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Дарылоо-диагностикалык ийне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Лигатуралык курч эмес ийне, сол ортоңку N 2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оң ортоңку N 2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11653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Жалпы хирургиялык ийне кармагыч уз. 160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12726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уз. 200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12726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уз. 250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12726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Кан тамыр ийне кармагычы уз. 160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12726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уз. 200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12726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Хирургиялык ийнелерди сактоочу жай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"Аэрозоль VI" </w:t>
            </w:r>
            <w:r w:rsidRPr="00C054DE">
              <w:rPr>
                <w:sz w:val="28"/>
                <w:szCs w:val="28"/>
                <w:lang w:val="ky-KG"/>
              </w:rPr>
              <w:t>тибиндеги</w:t>
            </w:r>
            <w:r w:rsidRPr="00C054DE">
              <w:rPr>
                <w:sz w:val="28"/>
                <w:szCs w:val="28"/>
              </w:rPr>
              <w:t xml:space="preserve"> жеңил аэрозоль ингалятору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10226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Чөнтөк пластмасса ингалятору ИКП-М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10226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Кулак  барофункциясынын индикатору    (Светлаков боюнча)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БИ-30 </w:t>
            </w:r>
            <w:r w:rsidRPr="00C054DE">
              <w:rPr>
                <w:sz w:val="28"/>
                <w:szCs w:val="28"/>
                <w:lang w:val="ky-KG"/>
              </w:rPr>
              <w:t xml:space="preserve">тибиндеги </w:t>
            </w:r>
            <w:r w:rsidRPr="00C054DE">
              <w:rPr>
                <w:sz w:val="28"/>
                <w:szCs w:val="28"/>
              </w:rPr>
              <w:t>универсалдуу ийнесиз иньектор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Камертондор</w:t>
            </w:r>
            <w:r w:rsidRPr="00C054DE">
              <w:rPr>
                <w:sz w:val="28"/>
                <w:szCs w:val="28"/>
                <w:lang w:val="ky-KG"/>
              </w:rPr>
              <w:t xml:space="preserve"> </w:t>
            </w:r>
            <w:r w:rsidRPr="00C054DE">
              <w:rPr>
                <w:sz w:val="28"/>
                <w:szCs w:val="28"/>
              </w:rPr>
              <w:t>(128, 512, 1024, 2048 кыймыл секундасына)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набор.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Гайморов пазухун жуу үчүн канюля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10574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Наркоз убагында мурунду, тамакты слиздерден тазалоо үчүн  риноларингологиялык катетер N 14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16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Аялдар үчүн темир ийилген уретралык катетер N 14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17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Эркектер үчүн темир ийилген уретралык катетер N 17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Эркектер үчүн темир   уретралык цилиндр катетери N 18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Темир кулак катетери  N 2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Полимер жасалган бир каптал тешиги бар, учу бир тешиктүү мочеточник  катетерлер N 4, 5, 6     (Шарьер шкаласы боюнча)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6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Полимер жасалган каптал тешиги жок, бир тешиктүү уретралык катетерлер, N 6, 8, 10, 12, 14 (Шарьер шкаласы боюнча), эркектер үчүн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Полимер жасалган эки каптал тешиги бар, бир тешиктүү цилиндр уретралык катетерлер N 8, 10, 12, 14, 16, 20 (Шарьер шкаласы боюнча)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10739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Кан тамырлар үчүн, насечкалуу ийилген клеммалар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түз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Тегерек тешиктүү конхотом  N 2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Тегерек тешиктүү кулак конхотому 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Ийилген корнцанг Щ-20-2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11777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Түз корнцанг Щ-20-1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11777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6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Алдыга салынуучу  резина кругу N 2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Ирригациялоочу резина  кружкасы N 2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</w:tbl>
    <w:p w:rsidR="0029569E" w:rsidRDefault="0029569E"/>
    <w:tbl>
      <w:tblPr>
        <w:tblpPr w:leftFromText="180" w:rightFromText="180" w:vertAnchor="text" w:horzAnchor="margin" w:tblpX="52" w:tblpY="16"/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4"/>
        <w:gridCol w:w="629"/>
        <w:gridCol w:w="1189"/>
        <w:gridCol w:w="632"/>
        <w:gridCol w:w="668"/>
        <w:gridCol w:w="676"/>
        <w:gridCol w:w="696"/>
        <w:gridCol w:w="658"/>
        <w:gridCol w:w="602"/>
        <w:gridCol w:w="567"/>
        <w:gridCol w:w="833"/>
      </w:tblGrid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Кулакты башка нерселерден тазалоочу  крючок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Трахеостомикалык учтуу крючок уз. 145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Лампа  ЩЛ-2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35148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Терең жердеги операция талаасын жарыктандыруучу ийкем стержендеги лампочка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Волокондуу жарык берүүчү лапароскоп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36963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Чоң кишилер үчүн ларингоскоп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15076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Скальпелдин алмашуучу учтуу лезвиелери N 2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12234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курсактуу N 2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12234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3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12234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Тегерек линзалары менен  скиаскопикалык сызгыч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Бир жактуу, өңгөчтөн соскоб алуучу кашык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Кичине учтуу, медициналык катуу сөөк кашыгы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ортоңку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эки жактуу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Бир жактуу, өт таштарын чыгаруучу  медициналык кашык N 1, 2, 3, 4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</w:tbl>
    <w:p w:rsidR="0029569E" w:rsidRDefault="0029569E"/>
    <w:tbl>
      <w:tblPr>
        <w:tblpPr w:leftFromText="180" w:rightFromText="180" w:vertAnchor="text" w:horzAnchor="margin" w:tblpX="52" w:tblpY="16"/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4"/>
        <w:gridCol w:w="629"/>
        <w:gridCol w:w="1189"/>
        <w:gridCol w:w="632"/>
        <w:gridCol w:w="668"/>
        <w:gridCol w:w="676"/>
        <w:gridCol w:w="696"/>
        <w:gridCol w:w="658"/>
        <w:gridCol w:w="602"/>
        <w:gridCol w:w="567"/>
        <w:gridCol w:w="833"/>
      </w:tblGrid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 Ички органдарды жылдыруучу Буяльский күрөгү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Бинокулярдуу  лупа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Чач алуучу машинка N 0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Тарамыш рефлекстерин текшерүүчү неврологиялык балка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11950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Хирургиялык темир, резина накладкасы менен балка, орто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11950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Хирургиялык текстолит балка, чоң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11950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кичине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11950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Эмалданган эркектердин </w:t>
            </w:r>
            <w:r w:rsidRPr="00C054DE">
              <w:rPr>
                <w:sz w:val="28"/>
                <w:szCs w:val="28"/>
                <w:lang w:val="ky-KG"/>
              </w:rPr>
              <w:t xml:space="preserve">заара </w:t>
            </w:r>
            <w:r w:rsidRPr="00C054DE">
              <w:rPr>
                <w:sz w:val="28"/>
                <w:szCs w:val="28"/>
              </w:rPr>
              <w:t>кабыл алгычы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37362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Ампутациялоочу бычак, кичине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12245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чоң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12245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Гипс повязкаларды кесүүчү бычак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12245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Найза түрүндөгү парацентез бычагы (ийне) 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12245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Роговицадан башка нерселерди алуучу найза түрүндөгү бычак (ийне) 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12245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Резекциялык курсактуу бычак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12245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Түз кабырга </w:t>
            </w:r>
            <w:r w:rsidRPr="00C054DE">
              <w:rPr>
                <w:sz w:val="28"/>
                <w:szCs w:val="28"/>
                <w:lang w:val="ky-KG"/>
              </w:rPr>
              <w:t xml:space="preserve">кемирчеги </w:t>
            </w:r>
            <w:r w:rsidRPr="00C054DE">
              <w:rPr>
                <w:sz w:val="28"/>
                <w:szCs w:val="28"/>
              </w:rPr>
              <w:t xml:space="preserve">үчүн бычак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12245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Ичегинин анатомиялык түз кайчысы уз. 205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13481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Учтуу ийилген көз кайчысы уз. 113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13481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Ийилген, көз кайчы уз. 113 мм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13481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Ийилген, тырмак кайчы уз. 100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13481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Түз, байлоо материалы үчүн кайчы уз. 235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13481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Гипс повязкаларды кесүүчү кайчы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13481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Повязкаларды кесүүчү, ийилген, топчулуу кайчы уз. 185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13481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Терең жердеги жумшак эттерди кесүүчү, ийилген кайчы уз. 230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13481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Мурун раковиналарын кесүүчү, ийилген кайчы уз. 160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13481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Түз, чач алуучу кайчы уз. 175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13481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Кабырга үчүн кайчы-тиштөөч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13481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Ийилген, ичке тегерек лезвинлери менен нейрохирургиялык кайчы уз. 175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13481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Кабырга кайчысы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13481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 Гильотиалык кабырга кайчы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13481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Бир жагы учтуу, түз кайчы уз. 140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13481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Ийилген, кан тамырлар үчүн кайчы уз. 160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13481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Ийилген, учу учтуу эмес кайчы уз. 140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13481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уз.  170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13481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Учу учтуу эмес, түз кайчы уз. 140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13481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уз. 170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13481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Көз курчтугун текшерүүчү таблицанын жарык берүүчүсү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ОНПТ т</w:t>
            </w:r>
            <w:r w:rsidRPr="00C054DE">
              <w:rPr>
                <w:sz w:val="28"/>
                <w:szCs w:val="28"/>
                <w:lang w:val="ky-KG"/>
              </w:rPr>
              <w:t xml:space="preserve">ибиндеги </w:t>
            </w:r>
            <w:r w:rsidRPr="00C054DE">
              <w:rPr>
                <w:sz w:val="28"/>
                <w:szCs w:val="28"/>
              </w:rPr>
              <w:t xml:space="preserve">женил, бут сордургуч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ОП-01 т</w:t>
            </w:r>
            <w:r w:rsidRPr="00C054DE">
              <w:rPr>
                <w:sz w:val="28"/>
                <w:szCs w:val="28"/>
                <w:lang w:val="ky-KG"/>
              </w:rPr>
              <w:t xml:space="preserve">ибиндеги </w:t>
            </w:r>
            <w:r w:rsidRPr="00C054DE">
              <w:rPr>
                <w:sz w:val="28"/>
                <w:szCs w:val="28"/>
              </w:rPr>
              <w:t xml:space="preserve">операциядан кийинки сордургуч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ОХ-10 т</w:t>
            </w:r>
            <w:r w:rsidRPr="00C054DE">
              <w:rPr>
                <w:sz w:val="28"/>
                <w:szCs w:val="28"/>
                <w:lang w:val="ky-KG"/>
              </w:rPr>
              <w:t xml:space="preserve">ибиндеги </w:t>
            </w:r>
            <w:r w:rsidRPr="00C054DE">
              <w:rPr>
                <w:sz w:val="28"/>
                <w:szCs w:val="28"/>
              </w:rPr>
              <w:t xml:space="preserve">хирургиялык сордургуч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Призмалык офтальмокомпенсатор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Кол офтальмоскоп ОР-2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32729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Водовозовдун периметр-локализатору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Гипс повязкаларды кесүүчү араа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32563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Үч смендик полотносу ме</w:t>
            </w:r>
            <w:r w:rsidRPr="00C054DE">
              <w:rPr>
                <w:sz w:val="28"/>
                <w:szCs w:val="28"/>
                <w:lang w:val="ky-KG"/>
              </w:rPr>
              <w:t>н</w:t>
            </w:r>
            <w:r w:rsidRPr="00C054DE">
              <w:rPr>
                <w:sz w:val="28"/>
                <w:szCs w:val="28"/>
              </w:rPr>
              <w:t xml:space="preserve">ен медициналык араа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набор.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32563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Зым араа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32563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6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Түз, магниттүү эмес анатомиялык пинцет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16209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Темир скобаларды кою</w:t>
            </w:r>
            <w:r w:rsidRPr="00C054DE">
              <w:rPr>
                <w:sz w:val="28"/>
                <w:szCs w:val="28"/>
                <w:lang w:val="ky-KG"/>
              </w:rPr>
              <w:t>у</w:t>
            </w:r>
            <w:r w:rsidRPr="00C054DE">
              <w:rPr>
                <w:sz w:val="28"/>
                <w:szCs w:val="28"/>
              </w:rPr>
              <w:t xml:space="preserve">чу жана чыгаруучу пинцет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16209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Жалпы колдонулуучу анатомиялык пинцет уз. 150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16209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</w:tr>
    </w:tbl>
    <w:p w:rsidR="0029569E" w:rsidRDefault="0029569E"/>
    <w:tbl>
      <w:tblPr>
        <w:tblpPr w:leftFromText="180" w:rightFromText="180" w:vertAnchor="text" w:horzAnchor="margin" w:tblpX="52" w:tblpY="16"/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4"/>
        <w:gridCol w:w="629"/>
        <w:gridCol w:w="1189"/>
        <w:gridCol w:w="632"/>
        <w:gridCol w:w="668"/>
        <w:gridCol w:w="676"/>
        <w:gridCol w:w="696"/>
        <w:gridCol w:w="658"/>
        <w:gridCol w:w="602"/>
        <w:gridCol w:w="567"/>
        <w:gridCol w:w="833"/>
      </w:tblGrid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уз. 200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16209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уз. 250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16209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Ийилген, кан тамырлар үчүн пинцет уз. 150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16209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уз. 98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16209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Тиштүү, лапталуу пинцетуз. 150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16209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Жалпы колдонулуучу хирургиялык пинцет  уз. 150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16209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уз. 200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16209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уз. 250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16209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Көз сурмасына операцияда колдонулуучу атайын пинцет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16209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Пинцет-ретрактор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16209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Хирургиялык кулак пинцети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16209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Хирургиялык түз, чоң, көз пинцети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16209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Эпиляциялоочу пинцет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16209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Көз сурмасына операцияда колдонулуучу пластинка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Ички органдарды жылдыруучу пластинка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Жумшак эттер үчүн көтөргүч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Фарфор поильниги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Эмаль поильниги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Жүлүндү пункциялоодо ликвор басымын аныктоочу прибор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ПММ манометрлик  мембрана прибору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ПАВ-01 т</w:t>
            </w:r>
            <w:r w:rsidRPr="00C054DE">
              <w:rPr>
                <w:sz w:val="28"/>
                <w:szCs w:val="28"/>
                <w:lang w:val="ky-KG"/>
              </w:rPr>
              <w:t xml:space="preserve">ибиндеги </w:t>
            </w:r>
            <w:r w:rsidRPr="00C054DE">
              <w:rPr>
                <w:sz w:val="28"/>
                <w:szCs w:val="28"/>
              </w:rPr>
              <w:t>авиация врачынын  прибору (авиация бөлүктөрү үчүн)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Зым араалар үчүн өткөргүч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Муз үчүн резина пузыры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Кремальерасыз жарат кеңейткич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11261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Төш органдары үчүн, кош жарат кеңейткич, күзгүлөрү 0 дөн 165 мм чейин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11261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Үч створкалуу жарат кеңейткич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11261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Ич органдары үчүн  жарат кеңейткич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11261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Ийилген, кичи, жалпы хирургия үчүн медициналык распатор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13287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Жалпы хирургия үчүн медициналык распатор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13287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Бир ойлуу кабырга распатору, оң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13287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сол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13287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Эки ойлуу кабырга распатору, оң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13287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сол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13287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Суюк препараттарды  кол чачыраткыч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Трахеостомикалык кеңейткич уз. 125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Кабырга ж</w:t>
            </w:r>
            <w:r w:rsidRPr="00C054DE">
              <w:rPr>
                <w:sz w:val="28"/>
                <w:szCs w:val="28"/>
                <w:lang w:val="ky-KG"/>
              </w:rPr>
              <w:t>а</w:t>
            </w:r>
            <w:r w:rsidRPr="00C054DE">
              <w:rPr>
                <w:sz w:val="28"/>
                <w:szCs w:val="28"/>
              </w:rPr>
              <w:t xml:space="preserve">кындаткыч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ОС- 200 т</w:t>
            </w:r>
            <w:r w:rsidRPr="00C054DE">
              <w:rPr>
                <w:sz w:val="28"/>
                <w:szCs w:val="28"/>
                <w:lang w:val="ky-KG"/>
              </w:rPr>
              <w:t xml:space="preserve">ибиндеги </w:t>
            </w:r>
            <w:r w:rsidRPr="00C054DE">
              <w:rPr>
                <w:sz w:val="28"/>
                <w:szCs w:val="28"/>
              </w:rPr>
              <w:t>жарыгы менен     РВС-1 т</w:t>
            </w:r>
            <w:r w:rsidRPr="00C054DE">
              <w:rPr>
                <w:sz w:val="28"/>
                <w:szCs w:val="28"/>
                <w:lang w:val="ky-KG"/>
              </w:rPr>
              <w:t>ибиндеги</w:t>
            </w:r>
            <w:r w:rsidRPr="00C054DE">
              <w:rPr>
                <w:sz w:val="28"/>
                <w:szCs w:val="28"/>
              </w:rPr>
              <w:t xml:space="preserve"> ректороманоскоп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15057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Чоң кишилер үчүн  РВ-1 т</w:t>
            </w:r>
            <w:r w:rsidRPr="00C054DE">
              <w:rPr>
                <w:sz w:val="28"/>
                <w:szCs w:val="28"/>
                <w:lang w:val="ky-KG"/>
              </w:rPr>
              <w:t xml:space="preserve">ибиндеги </w:t>
            </w:r>
            <w:r w:rsidRPr="00C054DE">
              <w:rPr>
                <w:sz w:val="28"/>
                <w:szCs w:val="28"/>
              </w:rPr>
              <w:t>ректоскоп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Инструментерди оңдоочу ремень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Ампутациялык ретрактор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Маңдай рефлектор РМО-2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32707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Чоң кишилер үчүн бүктөлүүчү бой өлчөгүч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37001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Винт менен ооз кеңейткич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16197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Кремальера менен ооз кеңейткич, чоң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16197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Тамак, мурун-тамак күзгүсү жана кебез кармагыч үчүн кол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Оториноларингологиялык  гальванокаутерлерди бекитүүчү кол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Алынуучу лезвиялары менен скальпельге кол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Зым арааларга кол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  <w:lang w:val="ky-KG"/>
              </w:rPr>
              <w:t>жуп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Жабуучу вентили менен медициналык кислород редуктору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Баш сөөктү трепанация кылуучу Гребенюк-Таничтин сверлосу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Орто, курсактуу скальпель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35141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20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</w:tr>
    </w:tbl>
    <w:p w:rsidR="0029569E" w:rsidRDefault="0029569E"/>
    <w:tbl>
      <w:tblPr>
        <w:tblpPr w:leftFromText="180" w:rightFromText="180" w:vertAnchor="text" w:horzAnchor="margin" w:tblpX="52" w:tblpY="16"/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4"/>
        <w:gridCol w:w="629"/>
        <w:gridCol w:w="1189"/>
        <w:gridCol w:w="632"/>
        <w:gridCol w:w="668"/>
        <w:gridCol w:w="676"/>
        <w:gridCol w:w="696"/>
        <w:gridCol w:w="658"/>
        <w:gridCol w:w="602"/>
        <w:gridCol w:w="567"/>
        <w:gridCol w:w="833"/>
      </w:tblGrid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чоң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35141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Көз скальпели, кичине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35141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орто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35141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Учтуу көз скальпель, орто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35141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Терең жердеги органдарды операция кылуу үчүн скальпель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35141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Учтуу скальпель, орто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35141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Сийдикти өлчөө үчүн идиш, 1000 мл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Жумшак башы менен резина спринцовка N 3 (90 мл)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32616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6 (180 мл)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32616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Катуу башы менен резина спринцовка N 3 ( 90 мл)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32616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6 (180 мл)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32616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Алмашуучу башы менен стетофонендоскоп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13755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Алдыга салынуучу ачык эмаль судно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10340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8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Алдыга салынуучу резина судно N 2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10340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Көздүн начар көрүүсүн симуляциялоосун текшерүүчү Поляктын белгилери жана  таблицасы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Түстөрдү сезүүнү текшерүүчү Рабкиндин   полихроматикалык таблицасы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Көз курчтугун текшерүүчү (Сивцевдин) таблицасы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Бөйрөк оңдуу пластмасса тазик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эмаль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Медициналык термометр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33618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7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25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Таңдай  миндалиналарын кесүүчү тонзиллотом N 2, 3, 4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набор.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14070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Эндоскопия жана каустика үчүн  трансформатор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Медициналык троакарлар (ич, плевра көңдөйлөрүн тешүү жана чогулган суюктуктарды чыгаруу үчүн) 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32021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Трахеостомикалык темир трубка N 1 дм. 7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35404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2 дм 8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35404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3 дм 9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35404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4 дм 10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35404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 5 дм 11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35404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Трахеостомикалык пластмасса трубкасы N 1 дм 8,3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35404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C054D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N2 дм 9,3 мм</w:t>
            </w:r>
          </w:p>
        </w:tc>
        <w:tc>
          <w:tcPr>
            <w:tcW w:w="62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35404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</w:tbl>
    <w:p w:rsidR="0029569E" w:rsidRDefault="0029569E"/>
    <w:tbl>
      <w:tblPr>
        <w:tblpPr w:leftFromText="180" w:rightFromText="180" w:vertAnchor="text" w:horzAnchor="margin" w:tblpX="52" w:tblpY="16"/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4"/>
        <w:gridCol w:w="712"/>
        <w:gridCol w:w="1189"/>
        <w:gridCol w:w="632"/>
        <w:gridCol w:w="668"/>
        <w:gridCol w:w="676"/>
        <w:gridCol w:w="10"/>
        <w:gridCol w:w="686"/>
        <w:gridCol w:w="658"/>
        <w:gridCol w:w="602"/>
        <w:gridCol w:w="567"/>
        <w:gridCol w:w="833"/>
      </w:tblGrid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N3 дм 10,3 мм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35404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N4 дм 11,3 мм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35404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N5 дм 12,3 мм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35404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N6 дм 13,3 мм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35404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УТО-70 т</w:t>
            </w:r>
            <w:r w:rsidRPr="00C054DE">
              <w:rPr>
                <w:sz w:val="28"/>
                <w:szCs w:val="28"/>
                <w:lang w:val="ky-KG"/>
              </w:rPr>
              <w:t xml:space="preserve">ибиндеги </w:t>
            </w:r>
            <w:r w:rsidRPr="00C054DE">
              <w:rPr>
                <w:sz w:val="28"/>
                <w:szCs w:val="28"/>
              </w:rPr>
              <w:t>органдарды тигүүч</w:t>
            </w:r>
            <w:r w:rsidRPr="00C054DE">
              <w:rPr>
                <w:sz w:val="28"/>
                <w:szCs w:val="28"/>
                <w:lang w:val="ky-KG"/>
              </w:rPr>
              <w:t>ү</w:t>
            </w:r>
            <w:r w:rsidRPr="00C054DE">
              <w:rPr>
                <w:sz w:val="28"/>
                <w:szCs w:val="28"/>
              </w:rPr>
              <w:t xml:space="preserve"> 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ЦО-1 т</w:t>
            </w:r>
            <w:r w:rsidRPr="00C054DE">
              <w:rPr>
                <w:sz w:val="28"/>
                <w:szCs w:val="28"/>
                <w:lang w:val="ky-KG"/>
              </w:rPr>
              <w:t xml:space="preserve">ибиндеги </w:t>
            </w:r>
            <w:r w:rsidRPr="00C054DE">
              <w:rPr>
                <w:sz w:val="28"/>
                <w:szCs w:val="28"/>
              </w:rPr>
              <w:t xml:space="preserve">операциялык цистоскоп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11112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Эки жактуу тегерек тешиктери менен тил шпатели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14066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Жалпак эки жактуу, түз тил шпатели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14066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Миндалиндерди жууга жана тамакка куюга колдонулуучу шприц 2 мл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35387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Көңдөйлөрдү жууга колдонулуучу шприц 150 мл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35387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Инсулин үчүн шприц 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35387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Туберкулин үчүн шприц 2 мл.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35387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Узак куюга арналган штатив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Терезелүү, түз геморроидалдык кычкач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11798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 Терезелүү, ийилген геморроидалдык кычкач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11798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Тамактын башка нерселерин чыгаруучу кычкач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11798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Тамак полип кычкачы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11798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Эки тиштүү, учтуу, кулпусу менен кычкач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11798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Биопсия үчүн кычкач, чоң (ректоскопко)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11798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Инструменттерди кармоо үчүн түз кычкач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11798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ийилген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11798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Өпкөнү кармоо үчүн түз кычкач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11798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ийилген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11798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Узун сөөктөрдү кармоо үчүн кычкач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11798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Өт жана бөйрөк таштарын чыгаруучу ийилген кычкач N 1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11798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Сөөктүн калдыктарын чыгаруучу кычкач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11798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Чоң кишилер үчүн терезелүү ичеги кычкачы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11798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Ийилген сөөк кычкачы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11798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түз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11798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тегерек губкалары менен, күчтүү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11798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Шарнир менен, тегерек губкалуу, ийилген кычкач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11798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Шарнир менен, тегерек губкалуу, ийилген сөөк кычкачы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11798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Баш сөөктү тешүүдө алдын алуучу кычкач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11798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Ийилген секвестралдык кычкач N 1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11798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Мурун тампондору үчүн кычкач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11798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Эластотонометр Филатов - Кальф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Мурун сөөктөрүн түздөөчү элеваторлор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ind w:left="-108" w:firstLine="28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16480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ЭМГР-01 т</w:t>
            </w:r>
            <w:r w:rsidRPr="00C054DE">
              <w:rPr>
                <w:sz w:val="28"/>
                <w:szCs w:val="28"/>
                <w:lang w:val="ky-KG"/>
              </w:rPr>
              <w:t xml:space="preserve">ибиндеги </w:t>
            </w:r>
            <w:r w:rsidRPr="00C054DE">
              <w:rPr>
                <w:sz w:val="28"/>
                <w:szCs w:val="28"/>
              </w:rPr>
              <w:t xml:space="preserve">көз электромагнити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Медициналык электротермометр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Чоң кишилер үчүн тил кармагыч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b/>
                <w:bCs/>
                <w:sz w:val="28"/>
                <w:szCs w:val="28"/>
              </w:rPr>
              <w:t>Медицин</w:t>
            </w:r>
            <w:bookmarkStart w:id="0" w:name="_GoBack"/>
            <w:bookmarkEnd w:id="0"/>
            <w:r w:rsidRPr="00C054DE">
              <w:rPr>
                <w:b/>
                <w:bCs/>
                <w:sz w:val="28"/>
                <w:szCs w:val="28"/>
              </w:rPr>
              <w:t xml:space="preserve">алык </w:t>
            </w:r>
            <w:r w:rsidRPr="00C054DE">
              <w:rPr>
                <w:b/>
                <w:bCs/>
                <w:sz w:val="28"/>
                <w:szCs w:val="28"/>
                <w:lang w:val="ky-KG"/>
              </w:rPr>
              <w:t>топтомдор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</w:rPr>
              <w:t xml:space="preserve">Медпункттар үчүн </w:t>
            </w:r>
            <w:r w:rsidRPr="00C054DE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</w:rPr>
              <w:t xml:space="preserve">Медициналык тез жардам үчүн </w:t>
            </w:r>
            <w:r w:rsidRPr="00C054DE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  <w:lang w:val="ky-KG"/>
              </w:rPr>
              <w:t>Таңуучу</w:t>
            </w:r>
            <w:r w:rsidRPr="00C054DE">
              <w:rPr>
                <w:sz w:val="28"/>
                <w:szCs w:val="28"/>
              </w:rPr>
              <w:t xml:space="preserve"> чоң </w:t>
            </w:r>
            <w:r w:rsidRPr="00C054DE">
              <w:rPr>
                <w:sz w:val="28"/>
                <w:szCs w:val="28"/>
                <w:lang w:val="ky-KG"/>
              </w:rPr>
              <w:t>топтом</w:t>
            </w:r>
            <w:r w:rsidRPr="00C054DE">
              <w:rPr>
                <w:sz w:val="28"/>
                <w:szCs w:val="28"/>
              </w:rPr>
              <w:t xml:space="preserve"> N 2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Операциялык чоң </w:t>
            </w:r>
            <w:r w:rsidRPr="00C054DE">
              <w:rPr>
                <w:sz w:val="28"/>
                <w:szCs w:val="28"/>
                <w:lang w:val="ky-KG"/>
              </w:rPr>
              <w:t>топтом</w:t>
            </w:r>
            <w:r w:rsidRPr="00C054DE">
              <w:rPr>
                <w:sz w:val="28"/>
                <w:szCs w:val="28"/>
              </w:rPr>
              <w:t xml:space="preserve"> N 2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Венесекция үчүн  инструменттердин </w:t>
            </w:r>
            <w:r w:rsidRPr="00C054DE">
              <w:rPr>
                <w:sz w:val="28"/>
                <w:szCs w:val="28"/>
                <w:lang w:val="ky-KG"/>
              </w:rPr>
              <w:t xml:space="preserve">топтому </w:t>
            </w:r>
            <w:r w:rsidRPr="00C054DE">
              <w:rPr>
                <w:sz w:val="28"/>
                <w:szCs w:val="28"/>
              </w:rPr>
              <w:t>N 2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Атайын </w:t>
            </w:r>
            <w:r w:rsidRPr="00C054DE">
              <w:rPr>
                <w:sz w:val="28"/>
                <w:szCs w:val="28"/>
                <w:lang w:val="ky-KG"/>
              </w:rPr>
              <w:t>топтом</w:t>
            </w:r>
            <w:r w:rsidRPr="00C054DE">
              <w:rPr>
                <w:sz w:val="28"/>
                <w:szCs w:val="28"/>
              </w:rPr>
              <w:t xml:space="preserve"> N 2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Трахеостомия үчүн  инструменттердин </w:t>
            </w:r>
            <w:r w:rsidRPr="00C054DE">
              <w:rPr>
                <w:sz w:val="28"/>
                <w:szCs w:val="28"/>
                <w:lang w:val="ky-KG"/>
              </w:rPr>
              <w:t xml:space="preserve">топтому </w:t>
            </w:r>
            <w:r w:rsidRPr="00C054DE">
              <w:rPr>
                <w:sz w:val="28"/>
                <w:szCs w:val="28"/>
              </w:rPr>
              <w:t>N 2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</w:rPr>
              <w:t>"Остеосинтез"</w:t>
            </w:r>
            <w:r w:rsidRPr="00C054DE">
              <w:rPr>
                <w:sz w:val="28"/>
                <w:szCs w:val="28"/>
                <w:lang w:val="ky-KG"/>
              </w:rPr>
              <w:t xml:space="preserve"> топтому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  <w:gridSpan w:val="2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</w:tbl>
    <w:p w:rsidR="0029569E" w:rsidRDefault="0029569E"/>
    <w:p w:rsidR="0029569E" w:rsidRDefault="0029569E"/>
    <w:p w:rsidR="0029569E" w:rsidRDefault="0029569E"/>
    <w:p w:rsidR="0029569E" w:rsidRDefault="0029569E"/>
    <w:p w:rsidR="0029569E" w:rsidRDefault="0029569E"/>
    <w:tbl>
      <w:tblPr>
        <w:tblpPr w:leftFromText="180" w:rightFromText="180" w:vertAnchor="text" w:horzAnchor="margin" w:tblpX="52" w:tblpY="16"/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4"/>
        <w:gridCol w:w="712"/>
        <w:gridCol w:w="1189"/>
        <w:gridCol w:w="632"/>
        <w:gridCol w:w="668"/>
        <w:gridCol w:w="686"/>
        <w:gridCol w:w="686"/>
        <w:gridCol w:w="658"/>
        <w:gridCol w:w="602"/>
        <w:gridCol w:w="567"/>
        <w:gridCol w:w="833"/>
      </w:tblGrid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b/>
                <w:bCs/>
                <w:sz w:val="28"/>
                <w:szCs w:val="28"/>
              </w:rPr>
              <w:t xml:space="preserve">Травматология жана механотерапия үчүн  аппараттар, приборлор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Гипстөө жана аяк сөөктөрүн калыбына келтирүү үчүн аппарат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  <w:lang w:val="ky-KG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Сөөктөрдү оңдоо жана спицаны өткөрү үчүн кол дрели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Компрессия-дистракциялоо үчүн  аппараттардын комплектиси (Г.А.Илизаров)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КСТ-1 т</w:t>
            </w:r>
            <w:r w:rsidRPr="00C054DE">
              <w:rPr>
                <w:sz w:val="28"/>
                <w:szCs w:val="28"/>
                <w:lang w:val="ky-KG"/>
              </w:rPr>
              <w:t xml:space="preserve">ибиндеги </w:t>
            </w:r>
            <w:r w:rsidRPr="00C054DE">
              <w:rPr>
                <w:sz w:val="28"/>
                <w:szCs w:val="28"/>
              </w:rPr>
              <w:t>универсалдуу  стержень аппараттарынын комплектиси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</w:rPr>
              <w:t xml:space="preserve">Чоң кишилер үчүн </w:t>
            </w:r>
            <w:r w:rsidRPr="00C054DE">
              <w:rPr>
                <w:sz w:val="28"/>
                <w:szCs w:val="28"/>
                <w:lang w:val="ky-KG"/>
              </w:rPr>
              <w:t>балдактар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пар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31115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Омуртканы созуу үчүн лямка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Аякты созуу үчүн манжетка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Томуктарды карматуучу  винттердин набору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набор.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</w:rPr>
              <w:t xml:space="preserve">Узун сөөктөрдүн сыныктарын бириктирүүчү </w:t>
            </w:r>
            <w:r w:rsidRPr="00C054DE">
              <w:rPr>
                <w:sz w:val="28"/>
                <w:szCs w:val="28"/>
                <w:lang w:val="ky-KG"/>
              </w:rPr>
              <w:t>топтом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набор.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Столго коюлуучу куйрук подставкасы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ЦИТО т</w:t>
            </w:r>
            <w:r w:rsidRPr="00C054DE">
              <w:rPr>
                <w:sz w:val="28"/>
                <w:szCs w:val="28"/>
                <w:lang w:val="ky-KG"/>
              </w:rPr>
              <w:t xml:space="preserve">ибиндеги </w:t>
            </w:r>
            <w:r w:rsidRPr="00C054DE">
              <w:rPr>
                <w:sz w:val="28"/>
                <w:szCs w:val="28"/>
              </w:rPr>
              <w:t xml:space="preserve">скелетти созуучу чоң скоба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ЦИТО т</w:t>
            </w:r>
            <w:r w:rsidRPr="00C054DE">
              <w:rPr>
                <w:sz w:val="28"/>
                <w:szCs w:val="28"/>
                <w:lang w:val="ky-KG"/>
              </w:rPr>
              <w:t xml:space="preserve">ибиндеги </w:t>
            </w:r>
            <w:r w:rsidRPr="00C054DE">
              <w:rPr>
                <w:sz w:val="28"/>
                <w:szCs w:val="28"/>
              </w:rPr>
              <w:t>скелетти созуучу орто скоба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Чоң кишилер үчүн темир стремя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Жөлөнүүчү жыгач таяк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31112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</w:rPr>
              <w:t>УВК т</w:t>
            </w:r>
            <w:r w:rsidRPr="00C054DE">
              <w:rPr>
                <w:sz w:val="28"/>
                <w:szCs w:val="28"/>
                <w:lang w:val="ky-KG"/>
              </w:rPr>
              <w:t xml:space="preserve">ибиндеги </w:t>
            </w:r>
            <w:r w:rsidRPr="00C054DE">
              <w:rPr>
                <w:sz w:val="28"/>
                <w:szCs w:val="28"/>
              </w:rPr>
              <w:t xml:space="preserve">кол жана аяк сөөктөрдүн сыныктарын дарылоо үчүн </w:t>
            </w:r>
            <w:r w:rsidRPr="00C054DE">
              <w:rPr>
                <w:sz w:val="28"/>
                <w:szCs w:val="28"/>
                <w:lang w:val="ky-KG"/>
              </w:rPr>
              <w:t>түзүлүш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Буттарды иммобилизациялоо үчүн транспорттук шина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Буттарды иммобилизациялоо үчүн Дитерихстин транспорттук шинасы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16210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Тизенин капталга жылышын алдын алуучу шарнирлүү шина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16210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b/>
                <w:bCs/>
                <w:sz w:val="28"/>
                <w:szCs w:val="28"/>
              </w:rPr>
              <w:t>Жалпы анестезия жана дарылоо үчүн аппараттар жана приборлор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"Наркон-2" т</w:t>
            </w:r>
            <w:r w:rsidRPr="00C054DE">
              <w:rPr>
                <w:sz w:val="28"/>
                <w:szCs w:val="28"/>
                <w:lang w:val="ky-KG"/>
              </w:rPr>
              <w:t>ибиндеги</w:t>
            </w:r>
            <w:r w:rsidRPr="00C054DE">
              <w:rPr>
                <w:sz w:val="28"/>
                <w:szCs w:val="28"/>
              </w:rPr>
              <w:t xml:space="preserve"> ингаляция наркозу үчүн жеңил аппарат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"Фаза-5" т</w:t>
            </w:r>
            <w:r w:rsidRPr="00C054DE">
              <w:rPr>
                <w:sz w:val="28"/>
                <w:szCs w:val="28"/>
                <w:lang w:val="ky-KG"/>
              </w:rPr>
              <w:t xml:space="preserve">ибиндеги </w:t>
            </w:r>
            <w:r w:rsidRPr="00C054DE">
              <w:rPr>
                <w:sz w:val="28"/>
                <w:szCs w:val="28"/>
              </w:rPr>
              <w:t xml:space="preserve">өпкөнү жасалма вентиляциялоочу электр аппараты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"Фаза-5Н" т</w:t>
            </w:r>
            <w:r w:rsidRPr="00C054DE">
              <w:rPr>
                <w:sz w:val="28"/>
                <w:szCs w:val="28"/>
                <w:lang w:val="ky-KG"/>
              </w:rPr>
              <w:t xml:space="preserve">ибиндеги </w:t>
            </w:r>
            <w:r w:rsidRPr="00C054DE">
              <w:rPr>
                <w:sz w:val="28"/>
                <w:szCs w:val="28"/>
              </w:rPr>
              <w:t>наркоз аппараты (комплекте наркоз приставкасы "Фаза-5ПН")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</w:tbl>
    <w:p w:rsidR="0029569E" w:rsidRDefault="0029569E"/>
    <w:tbl>
      <w:tblPr>
        <w:tblpPr w:leftFromText="180" w:rightFromText="180" w:vertAnchor="text" w:horzAnchor="margin" w:tblpX="52" w:tblpY="16"/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4"/>
        <w:gridCol w:w="712"/>
        <w:gridCol w:w="1189"/>
        <w:gridCol w:w="632"/>
        <w:gridCol w:w="668"/>
        <w:gridCol w:w="686"/>
        <w:gridCol w:w="686"/>
        <w:gridCol w:w="658"/>
        <w:gridCol w:w="602"/>
        <w:gridCol w:w="567"/>
        <w:gridCol w:w="833"/>
      </w:tblGrid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ДП-9-02 т</w:t>
            </w:r>
            <w:r w:rsidRPr="00C054DE">
              <w:rPr>
                <w:sz w:val="28"/>
                <w:szCs w:val="28"/>
                <w:lang w:val="ky-KG"/>
              </w:rPr>
              <w:t xml:space="preserve">ибиндеги </w:t>
            </w:r>
            <w:r w:rsidRPr="00C054DE">
              <w:rPr>
                <w:sz w:val="28"/>
                <w:szCs w:val="28"/>
              </w:rPr>
              <w:t xml:space="preserve">өпкөнү жасалма  вентиляциялоочу аппарат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ДП-11 т</w:t>
            </w:r>
            <w:r w:rsidRPr="00C054DE">
              <w:rPr>
                <w:sz w:val="28"/>
                <w:szCs w:val="28"/>
                <w:lang w:val="ky-KG"/>
              </w:rPr>
              <w:t>ибиндеги</w:t>
            </w:r>
            <w:r w:rsidRPr="00C054DE">
              <w:rPr>
                <w:sz w:val="28"/>
                <w:szCs w:val="28"/>
              </w:rPr>
              <w:t xml:space="preserve"> аппарат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Өпкө вентиляциясынын дем алуу көлөмүн өлчөөчү вентилометр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КИ-4 т</w:t>
            </w:r>
            <w:r w:rsidRPr="00C054DE">
              <w:rPr>
                <w:sz w:val="28"/>
                <w:szCs w:val="28"/>
                <w:lang w:val="ky-KG"/>
              </w:rPr>
              <w:t>ибиндеги</w:t>
            </w:r>
            <w:r w:rsidRPr="00C054DE">
              <w:rPr>
                <w:sz w:val="28"/>
                <w:szCs w:val="28"/>
              </w:rPr>
              <w:t xml:space="preserve">  жеңил кислород ингалятору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Наркоз аппараттарына ларингоскоп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15076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Закись азоту менен  баллонго редуктор 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Дем алуу трубкасы ТД-1.02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b/>
                <w:bCs/>
                <w:sz w:val="28"/>
                <w:szCs w:val="28"/>
              </w:rPr>
              <w:t xml:space="preserve">Стерилизациялоо үчүн жабдуу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П-22-1дезинфекциялык кайнаткыч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П-34-1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П-40-1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Э-22-220  дезинфекциялык электр кайнаткычы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Э-34-220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Э-40-220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Стерилизациялоочу тегерек, фильтри жок коробка, 3 л (190 x 140 мм) КСК-3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11313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12 л (340 x 160 мм) КСК-12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11313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18 л (380 x 190 мм) КСК-18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11313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6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Катетерлер жана буждар үчүн  дезинфекциялык коробка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Эмалданган капкагы менен стерилизатор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31793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8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Медициналык стерилизатор, камеранын өлчөмү 260 x 600 x 260 мм ГП-40-АМС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31793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камеранын өлчөмү 370 x 370 x 600 мм ГП-80-АМС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31793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</w:rPr>
              <w:t>ВКУ-50</w:t>
            </w:r>
            <w:r w:rsidRPr="00C054DE">
              <w:rPr>
                <w:sz w:val="28"/>
                <w:szCs w:val="28"/>
                <w:lang w:val="ky-KG"/>
              </w:rPr>
              <w:t xml:space="preserve"> тибиндеги вертикалдуу тегерек электр, от менен буу стерилизатору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31793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ГК-100-3 </w:t>
            </w:r>
            <w:r w:rsidRPr="00C054DE">
              <w:rPr>
                <w:sz w:val="28"/>
                <w:szCs w:val="28"/>
                <w:lang w:val="ky-KG"/>
              </w:rPr>
              <w:t>тибиндеги</w:t>
            </w:r>
            <w:r w:rsidRPr="00C054DE">
              <w:rPr>
                <w:sz w:val="28"/>
                <w:szCs w:val="28"/>
              </w:rPr>
              <w:t xml:space="preserve">тегерек  горизонталдуу буу электр стерилизатору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31793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b/>
                <w:bCs/>
                <w:sz w:val="28"/>
                <w:szCs w:val="28"/>
              </w:rPr>
              <w:t xml:space="preserve">Дезинфекциялоо үчүн жабдуулар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</w:rPr>
              <w:t xml:space="preserve">ОБН 2x15 </w:t>
            </w:r>
            <w:r w:rsidRPr="00C054DE">
              <w:rPr>
                <w:sz w:val="28"/>
                <w:szCs w:val="28"/>
                <w:lang w:val="ky-KG"/>
              </w:rPr>
              <w:t>тибиндеги</w:t>
            </w:r>
            <w:r w:rsidRPr="00C054DE">
              <w:rPr>
                <w:sz w:val="28"/>
                <w:szCs w:val="28"/>
              </w:rPr>
              <w:t xml:space="preserve"> аба тазалоочу озонсуз  бактерициддик илинме </w:t>
            </w:r>
            <w:r w:rsidRPr="00C054DE">
              <w:rPr>
                <w:sz w:val="28"/>
                <w:szCs w:val="28"/>
                <w:lang w:val="ky-KG"/>
              </w:rPr>
              <w:t>нурландыргыч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ОБПС-450 </w:t>
            </w:r>
            <w:r w:rsidRPr="00C054DE">
              <w:rPr>
                <w:sz w:val="28"/>
                <w:szCs w:val="28"/>
                <w:lang w:val="ky-KG"/>
              </w:rPr>
              <w:t>тибиндеги</w:t>
            </w:r>
            <w:r w:rsidRPr="00C054DE">
              <w:rPr>
                <w:sz w:val="28"/>
                <w:szCs w:val="28"/>
              </w:rPr>
              <w:t xml:space="preserve"> бактерициддик жылдырма </w:t>
            </w:r>
            <w:r w:rsidRPr="00C054DE">
              <w:rPr>
                <w:sz w:val="28"/>
                <w:szCs w:val="28"/>
                <w:lang w:val="ky-KG"/>
              </w:rPr>
              <w:t>нурландыргыч</w:t>
            </w:r>
            <w:r w:rsidRPr="00C054DE">
              <w:rPr>
                <w:sz w:val="28"/>
                <w:szCs w:val="28"/>
              </w:rPr>
              <w:t xml:space="preserve">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</w:rPr>
              <w:t>ОБП-300 т</w:t>
            </w:r>
            <w:r w:rsidRPr="00C054DE">
              <w:rPr>
                <w:sz w:val="28"/>
                <w:szCs w:val="28"/>
                <w:lang w:val="ky-KG"/>
              </w:rPr>
              <w:t>ибиндеги</w:t>
            </w:r>
            <w:r w:rsidRPr="00C054DE">
              <w:rPr>
                <w:sz w:val="28"/>
                <w:szCs w:val="28"/>
              </w:rPr>
              <w:t xml:space="preserve"> бактерициддик асма </w:t>
            </w:r>
            <w:r w:rsidRPr="00C054DE">
              <w:rPr>
                <w:sz w:val="28"/>
                <w:szCs w:val="28"/>
                <w:lang w:val="ky-KG"/>
              </w:rPr>
              <w:t>нурландыргыч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Техникалык  резина </w:t>
            </w:r>
            <w:r w:rsidRPr="00C054DE">
              <w:rPr>
                <w:sz w:val="28"/>
                <w:szCs w:val="28"/>
                <w:lang w:val="ky-KG"/>
              </w:rPr>
              <w:t>мээлейи</w:t>
            </w:r>
            <w:r w:rsidRPr="00C054DE">
              <w:rPr>
                <w:sz w:val="28"/>
                <w:szCs w:val="28"/>
              </w:rPr>
              <w:t xml:space="preserve"> (тип 1 түрү А; тип 2 түрү А)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пар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"Автомакс" т</w:t>
            </w:r>
            <w:r w:rsidRPr="00C054DE">
              <w:rPr>
                <w:sz w:val="28"/>
                <w:szCs w:val="28"/>
                <w:lang w:val="ky-KG"/>
              </w:rPr>
              <w:t>ибиндеги</w:t>
            </w:r>
            <w:r w:rsidRPr="00C054DE">
              <w:rPr>
                <w:sz w:val="28"/>
                <w:szCs w:val="28"/>
              </w:rPr>
              <w:t xml:space="preserve"> су</w:t>
            </w:r>
            <w:r w:rsidRPr="00C054DE">
              <w:rPr>
                <w:sz w:val="28"/>
                <w:szCs w:val="28"/>
                <w:lang w:val="ky-KG"/>
              </w:rPr>
              <w:t>ю</w:t>
            </w:r>
            <w:r w:rsidRPr="00C054DE">
              <w:rPr>
                <w:sz w:val="28"/>
                <w:szCs w:val="28"/>
              </w:rPr>
              <w:t>ктук чачыраткыч өлч. 8-10 л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Порошок т</w:t>
            </w:r>
            <w:r w:rsidRPr="00C054DE">
              <w:rPr>
                <w:sz w:val="28"/>
                <w:szCs w:val="28"/>
                <w:lang w:val="ky-KG"/>
              </w:rPr>
              <w:t>ибиндеги</w:t>
            </w:r>
            <w:r w:rsidRPr="00C054DE">
              <w:rPr>
                <w:sz w:val="28"/>
                <w:szCs w:val="28"/>
              </w:rPr>
              <w:t xml:space="preserve">  дезинфекция каражаттарды чачыраткыч ПР-3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"Дезинфаль" т</w:t>
            </w:r>
            <w:r w:rsidRPr="00C054DE">
              <w:rPr>
                <w:sz w:val="28"/>
                <w:szCs w:val="28"/>
                <w:lang w:val="ky-KG"/>
              </w:rPr>
              <w:t>ибиндеги</w:t>
            </w:r>
            <w:r w:rsidRPr="00C054DE">
              <w:rPr>
                <w:sz w:val="28"/>
                <w:szCs w:val="28"/>
              </w:rPr>
              <w:t xml:space="preserve"> суюктук чачыраткыч өлч. 1-2 л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b/>
                <w:bCs/>
                <w:sz w:val="28"/>
                <w:szCs w:val="28"/>
              </w:rPr>
              <w:t xml:space="preserve">Диагностикалык жана функционалдык изилдөөлөр үчүн   аппараттар жана приборлор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КМ-02 т</w:t>
            </w:r>
            <w:r w:rsidRPr="00C054DE">
              <w:rPr>
                <w:sz w:val="28"/>
                <w:szCs w:val="28"/>
                <w:lang w:val="ky-KG"/>
              </w:rPr>
              <w:t xml:space="preserve">ибиндеги </w:t>
            </w:r>
            <w:r w:rsidRPr="00C054DE">
              <w:rPr>
                <w:sz w:val="28"/>
                <w:szCs w:val="28"/>
              </w:rPr>
              <w:t xml:space="preserve">кардиомонитор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b/>
                <w:bCs/>
                <w:sz w:val="28"/>
                <w:szCs w:val="28"/>
              </w:rPr>
              <w:t xml:space="preserve">Медициналык жабдуулар жана мебелдер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Кулак лабиринтин изилдөө үчүн айланма кресло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10790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Чоң кишилер үчүн кресло-коляска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10790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Оториноларингологиялык кресло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10790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Күйүк ооруларды дарылоо үчүн бурулма кровать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30030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Жүрөк оорулуулары үчүн кровать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30030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Функционалдык кровать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30030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Стерилизациялоочу коробкаларга подставка 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Таз үчүн подставка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Бир рефлекторлуу жылдырма  светильник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15660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Төрт рефлекторлуу жылдырма  светильник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15660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Төрт рефлекторлуу стационардык илинме светильник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15660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ПА-6 т</w:t>
            </w:r>
            <w:r w:rsidRPr="00C054DE">
              <w:rPr>
                <w:sz w:val="28"/>
                <w:szCs w:val="28"/>
                <w:lang w:val="ky-KG"/>
              </w:rPr>
              <w:t>ибиндеги</w:t>
            </w:r>
            <w:r w:rsidRPr="00C054DE">
              <w:rPr>
                <w:sz w:val="28"/>
                <w:szCs w:val="28"/>
              </w:rPr>
              <w:t xml:space="preserve"> медициналык жылдырма талаа  светильниги, авариялык булагы менен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15660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Анестезиологдун </w:t>
            </w:r>
            <w:r w:rsidRPr="00C054DE">
              <w:rPr>
                <w:sz w:val="28"/>
                <w:szCs w:val="28"/>
                <w:lang w:val="ky-KG"/>
              </w:rPr>
              <w:t xml:space="preserve">кичине </w:t>
            </w:r>
            <w:r w:rsidRPr="00C054DE">
              <w:rPr>
                <w:sz w:val="28"/>
                <w:szCs w:val="28"/>
              </w:rPr>
              <w:t>стол</w:t>
            </w:r>
            <w:r w:rsidRPr="00C054DE">
              <w:rPr>
                <w:sz w:val="28"/>
                <w:szCs w:val="28"/>
                <w:lang w:val="ky-KG"/>
              </w:rPr>
              <w:t xml:space="preserve">у </w:t>
            </w:r>
            <w:r w:rsidRPr="00C054DE">
              <w:rPr>
                <w:sz w:val="28"/>
                <w:szCs w:val="28"/>
              </w:rPr>
              <w:t>АС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31220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Эки айнек полкасы менен инструменталдык </w:t>
            </w:r>
            <w:r w:rsidRPr="00C054DE">
              <w:rPr>
                <w:sz w:val="28"/>
                <w:szCs w:val="28"/>
                <w:lang w:val="ky-KG"/>
              </w:rPr>
              <w:t xml:space="preserve">кичине </w:t>
            </w:r>
            <w:r w:rsidRPr="00C054DE">
              <w:rPr>
                <w:sz w:val="28"/>
                <w:szCs w:val="28"/>
              </w:rPr>
              <w:t>сто</w:t>
            </w:r>
            <w:r w:rsidRPr="00C054DE">
              <w:rPr>
                <w:sz w:val="28"/>
                <w:szCs w:val="28"/>
                <w:lang w:val="ky-KG"/>
              </w:rPr>
              <w:t>л</w:t>
            </w:r>
            <w:r w:rsidRPr="00C054DE">
              <w:rPr>
                <w:sz w:val="28"/>
                <w:szCs w:val="28"/>
              </w:rPr>
              <w:t xml:space="preserve">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31220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Мнипуляция үчүн жылдырма </w:t>
            </w:r>
            <w:r w:rsidRPr="00C054DE">
              <w:rPr>
                <w:sz w:val="28"/>
                <w:szCs w:val="28"/>
                <w:lang w:val="ky-KG"/>
              </w:rPr>
              <w:t xml:space="preserve">кичине </w:t>
            </w:r>
            <w:r w:rsidRPr="00C054DE">
              <w:rPr>
                <w:sz w:val="28"/>
                <w:szCs w:val="28"/>
              </w:rPr>
              <w:t>стол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31220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Кроватка </w:t>
            </w:r>
            <w:r w:rsidRPr="00C054DE">
              <w:rPr>
                <w:sz w:val="28"/>
                <w:szCs w:val="28"/>
                <w:lang w:val="ky-KG"/>
              </w:rPr>
              <w:t xml:space="preserve">кичине </w:t>
            </w:r>
            <w:r w:rsidRPr="00C054DE">
              <w:rPr>
                <w:sz w:val="28"/>
                <w:szCs w:val="28"/>
              </w:rPr>
              <w:t xml:space="preserve">стол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31220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Кол көтөргүчү менен  хирургиялык </w:t>
            </w:r>
            <w:r w:rsidRPr="00C054DE">
              <w:rPr>
                <w:sz w:val="28"/>
                <w:szCs w:val="28"/>
                <w:lang w:val="ky-KG"/>
              </w:rPr>
              <w:t xml:space="preserve">кичине </w:t>
            </w:r>
            <w:r w:rsidRPr="00C054DE">
              <w:rPr>
                <w:sz w:val="28"/>
                <w:szCs w:val="28"/>
              </w:rPr>
              <w:t>стол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31220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b/>
                <w:bCs/>
                <w:sz w:val="28"/>
                <w:szCs w:val="28"/>
              </w:rPr>
              <w:t xml:space="preserve">Операция столдору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Универсалдуу  операция столу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31219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b/>
                <w:bCs/>
                <w:sz w:val="28"/>
                <w:szCs w:val="28"/>
                <w:lang w:val="ky-KG"/>
              </w:rPr>
              <w:t>Таңуу</w:t>
            </w:r>
            <w:r w:rsidRPr="00C054DE">
              <w:rPr>
                <w:b/>
                <w:bCs/>
                <w:sz w:val="28"/>
                <w:szCs w:val="28"/>
              </w:rPr>
              <w:t xml:space="preserve"> столдору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Ящиктеги бүктөлмө талаа </w:t>
            </w:r>
            <w:r w:rsidRPr="00C054DE">
              <w:rPr>
                <w:sz w:val="28"/>
                <w:szCs w:val="28"/>
                <w:lang w:val="ky-KG"/>
              </w:rPr>
              <w:t xml:space="preserve">таңуу </w:t>
            </w:r>
            <w:r w:rsidRPr="00C054DE">
              <w:rPr>
                <w:sz w:val="28"/>
                <w:szCs w:val="28"/>
              </w:rPr>
              <w:t>столу СППУ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31219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Медициналык стул С-6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31222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Көтөрмө панели менен ооруларды ташуучу </w:t>
            </w:r>
            <w:r w:rsidRPr="00C054DE">
              <w:rPr>
                <w:sz w:val="28"/>
                <w:szCs w:val="28"/>
                <w:lang w:val="ky-KG"/>
              </w:rPr>
              <w:t>араба</w:t>
            </w:r>
            <w:r w:rsidRPr="00C054DE">
              <w:rPr>
                <w:sz w:val="28"/>
                <w:szCs w:val="28"/>
              </w:rPr>
              <w:t xml:space="preserve">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</w:rPr>
              <w:t xml:space="preserve">Балдар горшогун, суднолорду, </w:t>
            </w:r>
            <w:r w:rsidRPr="00C054DE">
              <w:rPr>
                <w:sz w:val="28"/>
                <w:szCs w:val="28"/>
                <w:lang w:val="ky-KG"/>
              </w:rPr>
              <w:t xml:space="preserve">заара </w:t>
            </w:r>
            <w:r w:rsidRPr="00C054DE">
              <w:rPr>
                <w:sz w:val="28"/>
                <w:szCs w:val="28"/>
              </w:rPr>
              <w:t xml:space="preserve">кабыл алгычтарды жуу үчүн </w:t>
            </w:r>
            <w:r w:rsidRPr="00C054DE">
              <w:rPr>
                <w:sz w:val="28"/>
                <w:szCs w:val="28"/>
                <w:lang w:val="ky-KG"/>
              </w:rPr>
              <w:t>түзүлүш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</w:rPr>
              <w:t xml:space="preserve">Операция убагында хирургду жуу үчүн </w:t>
            </w:r>
            <w:r w:rsidRPr="00C054DE">
              <w:rPr>
                <w:sz w:val="28"/>
                <w:szCs w:val="28"/>
                <w:lang w:val="ky-KG"/>
              </w:rPr>
              <w:t>түзүлүш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компл.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 Бир створкалуу медициналык шкаф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10535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b/>
                <w:bCs/>
                <w:sz w:val="28"/>
                <w:szCs w:val="28"/>
              </w:rPr>
              <w:t xml:space="preserve">Инвентардык  санитардык-чарбалык мүлк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Санитардык көтөргүчтөр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13818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Медициналык көтөргүч лямка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Медициналык атайын лямка Ш-4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Тиричилик электр </w:t>
            </w:r>
            <w:r w:rsidRPr="00C054DE">
              <w:rPr>
                <w:sz w:val="28"/>
                <w:szCs w:val="28"/>
                <w:lang w:val="ky-KG"/>
              </w:rPr>
              <w:t>муздаткычы</w:t>
            </w:r>
            <w:r w:rsidRPr="00C054DE">
              <w:rPr>
                <w:sz w:val="28"/>
                <w:szCs w:val="28"/>
              </w:rPr>
              <w:t xml:space="preserve"> 200 л чейин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200 л ашык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b/>
                <w:bCs/>
                <w:sz w:val="28"/>
                <w:szCs w:val="28"/>
              </w:rPr>
              <w:t xml:space="preserve">Жабдуулар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Эки тазикти кармооч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  <w:lang w:val="ky-KG"/>
              </w:rPr>
              <w:t>Жуунгучтун</w:t>
            </w:r>
            <w:r w:rsidRPr="00C054DE">
              <w:rPr>
                <w:sz w:val="28"/>
                <w:szCs w:val="28"/>
              </w:rPr>
              <w:t xml:space="preserve"> тазын кармооч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Флакон кармооч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Бүктөлмө отургуч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Жарадарларды орноштуруу үчүн үч ярустуу станок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3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Унификацияланган стойка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  <w:lang w:val="ky-KG"/>
              </w:rPr>
            </w:pPr>
            <w:r w:rsidRPr="00C054DE">
              <w:rPr>
                <w:sz w:val="28"/>
                <w:szCs w:val="28"/>
                <w:lang w:val="ky-KG"/>
              </w:rPr>
              <w:t>Жуунгуч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b/>
                <w:bCs/>
                <w:sz w:val="28"/>
                <w:szCs w:val="28"/>
              </w:rPr>
              <w:t>Тара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9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2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</w:tcPr>
          <w:p w:rsidR="0029569E" w:rsidRPr="00C054DE" w:rsidRDefault="0029569E" w:rsidP="00B4376C">
            <w:pPr>
              <w:jc w:val="center"/>
              <w:rPr>
                <w:sz w:val="28"/>
                <w:szCs w:val="28"/>
              </w:rPr>
            </w:pP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Азот</w:t>
            </w:r>
            <w:r w:rsidRPr="00C054DE">
              <w:rPr>
                <w:sz w:val="28"/>
                <w:szCs w:val="28"/>
                <w:lang w:val="ky-KG"/>
              </w:rPr>
              <w:t>тун</w:t>
            </w:r>
            <w:r w:rsidRPr="00C054DE">
              <w:rPr>
                <w:sz w:val="28"/>
                <w:szCs w:val="28"/>
              </w:rPr>
              <w:t xml:space="preserve"> </w:t>
            </w:r>
            <w:r w:rsidRPr="00C054DE">
              <w:rPr>
                <w:sz w:val="28"/>
                <w:szCs w:val="28"/>
                <w:lang w:val="ky-KG"/>
              </w:rPr>
              <w:t>кычкылы</w:t>
            </w:r>
            <w:r w:rsidRPr="00C054DE">
              <w:rPr>
                <w:sz w:val="28"/>
                <w:szCs w:val="28"/>
              </w:rPr>
              <w:t xml:space="preserve"> үчүн баллон 10 л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</w:tbl>
    <w:p w:rsidR="0029569E" w:rsidRDefault="0029569E"/>
    <w:tbl>
      <w:tblPr>
        <w:tblpPr w:leftFromText="180" w:rightFromText="180" w:vertAnchor="text" w:horzAnchor="margin" w:tblpX="52" w:tblpY="16"/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4"/>
        <w:gridCol w:w="712"/>
        <w:gridCol w:w="1189"/>
        <w:gridCol w:w="632"/>
        <w:gridCol w:w="668"/>
        <w:gridCol w:w="686"/>
        <w:gridCol w:w="686"/>
        <w:gridCol w:w="658"/>
        <w:gridCol w:w="602"/>
        <w:gridCol w:w="567"/>
        <w:gridCol w:w="833"/>
      </w:tblGrid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Кислород үчүн баллон  40 л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2 л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Кан жана кан препараттарын ташуу үчүн  термоизоляцияланган контейнер 14 л ТКМ-14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Ошол эле, 7 л ТКМ-7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</w:tr>
      <w:tr w:rsidR="0029569E" w:rsidRPr="00C054DE" w:rsidTr="00E8600E">
        <w:tc>
          <w:tcPr>
            <w:tcW w:w="2574" w:type="dxa"/>
          </w:tcPr>
          <w:p w:rsidR="0029569E" w:rsidRPr="00C054DE" w:rsidRDefault="0029569E" w:rsidP="00B4376C">
            <w:pPr>
              <w:pStyle w:val="formattext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 xml:space="preserve">СМВ сумкасынын </w:t>
            </w:r>
            <w:r w:rsidRPr="00C054DE">
              <w:rPr>
                <w:sz w:val="28"/>
                <w:szCs w:val="28"/>
                <w:lang w:val="ky-KG"/>
              </w:rPr>
              <w:t>кабы</w:t>
            </w:r>
            <w:r w:rsidRPr="00C054DE">
              <w:rPr>
                <w:sz w:val="28"/>
                <w:szCs w:val="28"/>
              </w:rPr>
              <w:t xml:space="preserve"> </w:t>
            </w:r>
          </w:p>
        </w:tc>
        <w:tc>
          <w:tcPr>
            <w:tcW w:w="71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дн.</w:t>
            </w:r>
          </w:p>
        </w:tc>
        <w:tc>
          <w:tcPr>
            <w:tcW w:w="1189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*</w:t>
            </w:r>
          </w:p>
        </w:tc>
        <w:tc>
          <w:tcPr>
            <w:tcW w:w="63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602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:rsidR="0029569E" w:rsidRPr="00C054DE" w:rsidRDefault="0029569E" w:rsidP="00B4376C">
            <w:pPr>
              <w:pStyle w:val="formattext"/>
              <w:jc w:val="center"/>
              <w:rPr>
                <w:sz w:val="28"/>
                <w:szCs w:val="28"/>
              </w:rPr>
            </w:pPr>
            <w:r w:rsidRPr="00C054DE">
              <w:rPr>
                <w:sz w:val="28"/>
                <w:szCs w:val="28"/>
              </w:rPr>
              <w:t>1</w:t>
            </w:r>
          </w:p>
        </w:tc>
      </w:tr>
    </w:tbl>
    <w:p w:rsidR="0029569E" w:rsidRPr="00C054DE" w:rsidRDefault="0029569E" w:rsidP="00350021">
      <w:pPr>
        <w:rPr>
          <w:sz w:val="28"/>
          <w:szCs w:val="28"/>
        </w:rPr>
      </w:pPr>
    </w:p>
    <w:sectPr w:rsidR="0029569E" w:rsidRPr="00C054DE" w:rsidSect="00C054DE">
      <w:headerReference w:type="even" r:id="rId7"/>
      <w:headerReference w:type="default" r:id="rId8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69E" w:rsidRDefault="0029569E">
      <w:r>
        <w:separator/>
      </w:r>
    </w:p>
  </w:endnote>
  <w:endnote w:type="continuationSeparator" w:id="1">
    <w:p w:rsidR="0029569E" w:rsidRDefault="00295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69E" w:rsidRDefault="0029569E">
      <w:r>
        <w:separator/>
      </w:r>
    </w:p>
  </w:footnote>
  <w:footnote w:type="continuationSeparator" w:id="1">
    <w:p w:rsidR="0029569E" w:rsidRDefault="002956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69E" w:rsidRDefault="0029569E" w:rsidP="00C054D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569E" w:rsidRDefault="0029569E" w:rsidP="00C054D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69E" w:rsidRDefault="0029569E" w:rsidP="00C054D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60</w:t>
    </w:r>
    <w:r>
      <w:rPr>
        <w:rStyle w:val="PageNumber"/>
      </w:rPr>
      <w:fldChar w:fldCharType="end"/>
    </w:r>
  </w:p>
  <w:p w:rsidR="0029569E" w:rsidRDefault="0029569E" w:rsidP="00C054DE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12E3"/>
    <w:multiLevelType w:val="multilevel"/>
    <w:tmpl w:val="83608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C431A1"/>
    <w:multiLevelType w:val="multilevel"/>
    <w:tmpl w:val="58702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8F0EE1"/>
    <w:multiLevelType w:val="multilevel"/>
    <w:tmpl w:val="E9CE4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881EA5"/>
    <w:multiLevelType w:val="multilevel"/>
    <w:tmpl w:val="BBCC3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CE109A"/>
    <w:multiLevelType w:val="multilevel"/>
    <w:tmpl w:val="49B41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9E37DB"/>
    <w:multiLevelType w:val="multilevel"/>
    <w:tmpl w:val="F2180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1721"/>
    <w:rsid w:val="000078B4"/>
    <w:rsid w:val="00027AF2"/>
    <w:rsid w:val="0003297F"/>
    <w:rsid w:val="00032EC5"/>
    <w:rsid w:val="00047DB4"/>
    <w:rsid w:val="00062FA1"/>
    <w:rsid w:val="00093D6C"/>
    <w:rsid w:val="00095FA2"/>
    <w:rsid w:val="000A722C"/>
    <w:rsid w:val="000B679F"/>
    <w:rsid w:val="000C12C2"/>
    <w:rsid w:val="000C68FC"/>
    <w:rsid w:val="000F469D"/>
    <w:rsid w:val="00124AB9"/>
    <w:rsid w:val="00136122"/>
    <w:rsid w:val="001405D8"/>
    <w:rsid w:val="001424DC"/>
    <w:rsid w:val="00146362"/>
    <w:rsid w:val="00163692"/>
    <w:rsid w:val="00183534"/>
    <w:rsid w:val="00192B73"/>
    <w:rsid w:val="001B60B7"/>
    <w:rsid w:val="001B704D"/>
    <w:rsid w:val="001C5A4C"/>
    <w:rsid w:val="001D028D"/>
    <w:rsid w:val="001E5AC0"/>
    <w:rsid w:val="00225D87"/>
    <w:rsid w:val="002469E4"/>
    <w:rsid w:val="00266DB2"/>
    <w:rsid w:val="0029569E"/>
    <w:rsid w:val="002A1574"/>
    <w:rsid w:val="002D034B"/>
    <w:rsid w:val="002D698D"/>
    <w:rsid w:val="002D7435"/>
    <w:rsid w:val="002E3849"/>
    <w:rsid w:val="002F28F7"/>
    <w:rsid w:val="00335726"/>
    <w:rsid w:val="00340669"/>
    <w:rsid w:val="00350021"/>
    <w:rsid w:val="003553A2"/>
    <w:rsid w:val="003669F8"/>
    <w:rsid w:val="00381AC1"/>
    <w:rsid w:val="00395973"/>
    <w:rsid w:val="003C2FC5"/>
    <w:rsid w:val="003C605D"/>
    <w:rsid w:val="00411AF8"/>
    <w:rsid w:val="00412AF6"/>
    <w:rsid w:val="00423B09"/>
    <w:rsid w:val="00440DEB"/>
    <w:rsid w:val="00450307"/>
    <w:rsid w:val="00450583"/>
    <w:rsid w:val="004703C3"/>
    <w:rsid w:val="00470DD4"/>
    <w:rsid w:val="004718C2"/>
    <w:rsid w:val="00497EBA"/>
    <w:rsid w:val="004A4BBD"/>
    <w:rsid w:val="004D09A8"/>
    <w:rsid w:val="0050391E"/>
    <w:rsid w:val="00515C90"/>
    <w:rsid w:val="0052049E"/>
    <w:rsid w:val="00521D7F"/>
    <w:rsid w:val="00523876"/>
    <w:rsid w:val="00524F35"/>
    <w:rsid w:val="00524FF0"/>
    <w:rsid w:val="00525F82"/>
    <w:rsid w:val="00530CEC"/>
    <w:rsid w:val="00542A49"/>
    <w:rsid w:val="00563C09"/>
    <w:rsid w:val="005B6D9A"/>
    <w:rsid w:val="005C2595"/>
    <w:rsid w:val="005C58A0"/>
    <w:rsid w:val="005D26F6"/>
    <w:rsid w:val="00602083"/>
    <w:rsid w:val="00606D2C"/>
    <w:rsid w:val="00651003"/>
    <w:rsid w:val="006561DF"/>
    <w:rsid w:val="006623F5"/>
    <w:rsid w:val="00675504"/>
    <w:rsid w:val="006A2489"/>
    <w:rsid w:val="00704B3A"/>
    <w:rsid w:val="00710925"/>
    <w:rsid w:val="00713B1B"/>
    <w:rsid w:val="00724C33"/>
    <w:rsid w:val="00732014"/>
    <w:rsid w:val="0073669B"/>
    <w:rsid w:val="00737583"/>
    <w:rsid w:val="00745796"/>
    <w:rsid w:val="00776F84"/>
    <w:rsid w:val="00783274"/>
    <w:rsid w:val="007A2DDC"/>
    <w:rsid w:val="007B3654"/>
    <w:rsid w:val="007C79B0"/>
    <w:rsid w:val="007D2669"/>
    <w:rsid w:val="007F6C56"/>
    <w:rsid w:val="00810436"/>
    <w:rsid w:val="008202A3"/>
    <w:rsid w:val="0082202E"/>
    <w:rsid w:val="00835E9E"/>
    <w:rsid w:val="008711C2"/>
    <w:rsid w:val="0089685F"/>
    <w:rsid w:val="008F1D53"/>
    <w:rsid w:val="008F767E"/>
    <w:rsid w:val="00902808"/>
    <w:rsid w:val="00921C6A"/>
    <w:rsid w:val="00951444"/>
    <w:rsid w:val="00960450"/>
    <w:rsid w:val="0097076A"/>
    <w:rsid w:val="00970E36"/>
    <w:rsid w:val="00970FF8"/>
    <w:rsid w:val="00983797"/>
    <w:rsid w:val="00992A55"/>
    <w:rsid w:val="009E479B"/>
    <w:rsid w:val="009E7368"/>
    <w:rsid w:val="009F3F75"/>
    <w:rsid w:val="009F7EA2"/>
    <w:rsid w:val="00A210AA"/>
    <w:rsid w:val="00A27DEC"/>
    <w:rsid w:val="00A53854"/>
    <w:rsid w:val="00A55256"/>
    <w:rsid w:val="00A63FDA"/>
    <w:rsid w:val="00A82D2C"/>
    <w:rsid w:val="00A920CE"/>
    <w:rsid w:val="00A953C6"/>
    <w:rsid w:val="00AA45EA"/>
    <w:rsid w:val="00AB1721"/>
    <w:rsid w:val="00AB2CEC"/>
    <w:rsid w:val="00AC45C8"/>
    <w:rsid w:val="00AE0A66"/>
    <w:rsid w:val="00AE5E62"/>
    <w:rsid w:val="00B0233F"/>
    <w:rsid w:val="00B0461B"/>
    <w:rsid w:val="00B07AD0"/>
    <w:rsid w:val="00B17624"/>
    <w:rsid w:val="00B36CEE"/>
    <w:rsid w:val="00B4376C"/>
    <w:rsid w:val="00B43790"/>
    <w:rsid w:val="00B569B0"/>
    <w:rsid w:val="00B82717"/>
    <w:rsid w:val="00B94AD4"/>
    <w:rsid w:val="00BC511B"/>
    <w:rsid w:val="00BF0BD0"/>
    <w:rsid w:val="00C02E5F"/>
    <w:rsid w:val="00C054DE"/>
    <w:rsid w:val="00C145CF"/>
    <w:rsid w:val="00C26FC0"/>
    <w:rsid w:val="00C45037"/>
    <w:rsid w:val="00C6626A"/>
    <w:rsid w:val="00C74BC8"/>
    <w:rsid w:val="00CB7387"/>
    <w:rsid w:val="00CC3E33"/>
    <w:rsid w:val="00CD2B99"/>
    <w:rsid w:val="00CF1602"/>
    <w:rsid w:val="00D16A2E"/>
    <w:rsid w:val="00D22710"/>
    <w:rsid w:val="00D22C72"/>
    <w:rsid w:val="00D359C4"/>
    <w:rsid w:val="00D4061E"/>
    <w:rsid w:val="00D523EC"/>
    <w:rsid w:val="00D761AA"/>
    <w:rsid w:val="00D81FC5"/>
    <w:rsid w:val="00DC78F6"/>
    <w:rsid w:val="00DD0058"/>
    <w:rsid w:val="00DE0B44"/>
    <w:rsid w:val="00DF65DE"/>
    <w:rsid w:val="00E3404A"/>
    <w:rsid w:val="00E66626"/>
    <w:rsid w:val="00E8600E"/>
    <w:rsid w:val="00E90304"/>
    <w:rsid w:val="00E975C6"/>
    <w:rsid w:val="00E97E8C"/>
    <w:rsid w:val="00EA00A8"/>
    <w:rsid w:val="00EB6A38"/>
    <w:rsid w:val="00EF1C79"/>
    <w:rsid w:val="00EF4F15"/>
    <w:rsid w:val="00F15675"/>
    <w:rsid w:val="00F16EE2"/>
    <w:rsid w:val="00F7264D"/>
    <w:rsid w:val="00F74159"/>
    <w:rsid w:val="00F907BA"/>
    <w:rsid w:val="00F918EE"/>
    <w:rsid w:val="00F93A99"/>
    <w:rsid w:val="00FA3D45"/>
    <w:rsid w:val="00FA6C89"/>
    <w:rsid w:val="00FB0866"/>
    <w:rsid w:val="00FB47C1"/>
    <w:rsid w:val="00FC4217"/>
    <w:rsid w:val="00FD036D"/>
    <w:rsid w:val="00FE7A84"/>
    <w:rsid w:val="00FF1D42"/>
    <w:rsid w:val="00FF58FD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021"/>
    <w:rPr>
      <w:rFonts w:eastAsia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35002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9"/>
    <w:qFormat/>
    <w:rsid w:val="0035002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9"/>
    <w:qFormat/>
    <w:rsid w:val="0035002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50021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50021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50021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headertexttopleveltextcentertext">
    <w:name w:val="headertext topleveltext centertext"/>
    <w:basedOn w:val="Normal"/>
    <w:uiPriority w:val="99"/>
    <w:rsid w:val="00350021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35002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350021"/>
    <w:rPr>
      <w:rFonts w:cs="Times New Roman"/>
      <w:color w:val="0000FF"/>
      <w:u w:val="single"/>
    </w:rPr>
  </w:style>
  <w:style w:type="paragraph" w:customStyle="1" w:styleId="formattexttopleveltextcentertext">
    <w:name w:val="formattext topleveltext centertext"/>
    <w:basedOn w:val="Normal"/>
    <w:uiPriority w:val="99"/>
    <w:rsid w:val="00350021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Normal"/>
    <w:uiPriority w:val="99"/>
    <w:rsid w:val="00350021"/>
    <w:pPr>
      <w:spacing w:before="100" w:beforeAutospacing="1" w:after="100" w:afterAutospacing="1"/>
    </w:pPr>
  </w:style>
  <w:style w:type="paragraph" w:customStyle="1" w:styleId="formattext">
    <w:name w:val="formattext"/>
    <w:basedOn w:val="Normal"/>
    <w:uiPriority w:val="99"/>
    <w:rsid w:val="00350021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350021"/>
    <w:pPr>
      <w:spacing w:before="100" w:beforeAutospacing="1" w:after="100" w:afterAutospacing="1"/>
    </w:pPr>
  </w:style>
  <w:style w:type="character" w:customStyle="1" w:styleId="sharebannerclose">
    <w:name w:val="sharebanner_close"/>
    <w:basedOn w:val="DefaultParagraphFont"/>
    <w:uiPriority w:val="99"/>
    <w:rsid w:val="00350021"/>
    <w:rPr>
      <w:rFonts w:cs="Times New Roman"/>
    </w:rPr>
  </w:style>
  <w:style w:type="paragraph" w:customStyle="1" w:styleId="copytitle">
    <w:name w:val="copytitle"/>
    <w:basedOn w:val="Normal"/>
    <w:uiPriority w:val="99"/>
    <w:rsid w:val="0035002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350021"/>
    <w:rPr>
      <w:rFonts w:cs="Times New Roman"/>
      <w:b/>
      <w:bCs/>
    </w:rPr>
  </w:style>
  <w:style w:type="paragraph" w:customStyle="1" w:styleId="copyright">
    <w:name w:val="copyright"/>
    <w:basedOn w:val="Normal"/>
    <w:uiPriority w:val="99"/>
    <w:rsid w:val="00350021"/>
    <w:pPr>
      <w:spacing w:before="100" w:beforeAutospacing="1" w:after="100" w:afterAutospacing="1"/>
    </w:pPr>
  </w:style>
  <w:style w:type="paragraph" w:customStyle="1" w:styleId="version-site">
    <w:name w:val="version-site"/>
    <w:basedOn w:val="Normal"/>
    <w:uiPriority w:val="99"/>
    <w:rsid w:val="00350021"/>
    <w:pPr>
      <w:spacing w:before="100" w:beforeAutospacing="1" w:after="100" w:afterAutospacing="1"/>
    </w:pPr>
  </w:style>
  <w:style w:type="character" w:customStyle="1" w:styleId="mobile-apptx">
    <w:name w:val="mobile-app_tx"/>
    <w:basedOn w:val="DefaultParagraphFont"/>
    <w:uiPriority w:val="99"/>
    <w:rsid w:val="00350021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350021"/>
    <w:rPr>
      <w:rFonts w:cs="Times New Roman"/>
    </w:rPr>
  </w:style>
  <w:style w:type="paragraph" w:customStyle="1" w:styleId="headertext">
    <w:name w:val="headertext"/>
    <w:basedOn w:val="Normal"/>
    <w:uiPriority w:val="99"/>
    <w:rsid w:val="00350021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35002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50021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35002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50021"/>
    <w:rPr>
      <w:rFonts w:eastAsia="Times New Roman" w:cs="Times New Roman"/>
      <w:lang w:eastAsia="ru-RU"/>
    </w:rPr>
  </w:style>
  <w:style w:type="table" w:styleId="TableGrid">
    <w:name w:val="Table Grid"/>
    <w:basedOn w:val="TableNormal"/>
    <w:uiPriority w:val="99"/>
    <w:rsid w:val="0035002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locked/>
    <w:rsid w:val="00C054D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1485</TotalTime>
  <Pages>42</Pages>
  <Words>6054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54</cp:revision>
  <cp:lastPrinted>2017-03-17T08:21:00Z</cp:lastPrinted>
  <dcterms:created xsi:type="dcterms:W3CDTF">2016-09-21T07:53:00Z</dcterms:created>
  <dcterms:modified xsi:type="dcterms:W3CDTF">2017-03-17T08:21:00Z</dcterms:modified>
</cp:coreProperties>
</file>